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611FFE" w:rsidRPr="00195845" w:rsidRDefault="00611FFE" w:rsidP="00611FFE">
      <w:pPr>
        <w:jc w:val="center"/>
        <w:rPr>
          <w:rFonts w:ascii="PT Astra Serif" w:hAnsi="PT Astra Serif"/>
          <w:b/>
          <w:color w:val="000000"/>
        </w:rPr>
      </w:pPr>
      <w:bookmarkStart w:id="0" w:name="_GoBack"/>
      <w:r w:rsidRPr="00924316">
        <w:rPr>
          <w:rFonts w:ascii="PT Astra Serif" w:hAnsi="PT Astra Serif"/>
          <w:b/>
        </w:rPr>
        <w:t xml:space="preserve">График проведения </w:t>
      </w:r>
      <w:r w:rsidRPr="00195845">
        <w:rPr>
          <w:rFonts w:ascii="PT Astra Serif" w:hAnsi="PT Astra Serif"/>
          <w:b/>
          <w:color w:val="000000"/>
        </w:rPr>
        <w:t xml:space="preserve">личных приемов, консультаций, прямых эфиров </w:t>
      </w:r>
    </w:p>
    <w:p w:rsidR="00611FFE" w:rsidRDefault="00611FFE" w:rsidP="00611FFE">
      <w:pPr>
        <w:jc w:val="center"/>
        <w:rPr>
          <w:rFonts w:ascii="PT Astra Serif" w:hAnsi="PT Astra Serif"/>
          <w:b/>
          <w:color w:val="000000"/>
        </w:rPr>
      </w:pPr>
      <w:r w:rsidRPr="00195845">
        <w:rPr>
          <w:rFonts w:ascii="PT Astra Serif" w:hAnsi="PT Astra Serif"/>
          <w:b/>
          <w:color w:val="000000"/>
        </w:rPr>
        <w:t xml:space="preserve">в </w:t>
      </w:r>
      <w:r>
        <w:rPr>
          <w:rFonts w:ascii="PT Astra Serif" w:hAnsi="PT Astra Serif"/>
          <w:b/>
          <w:color w:val="000000"/>
        </w:rPr>
        <w:t>январе</w:t>
      </w:r>
      <w:r w:rsidRPr="00195845">
        <w:rPr>
          <w:rFonts w:ascii="PT Astra Serif" w:hAnsi="PT Astra Serif"/>
          <w:b/>
          <w:color w:val="000000"/>
        </w:rPr>
        <w:t xml:space="preserve"> 202</w:t>
      </w:r>
      <w:r>
        <w:rPr>
          <w:rFonts w:ascii="PT Astra Serif" w:hAnsi="PT Astra Serif"/>
          <w:b/>
          <w:color w:val="000000"/>
        </w:rPr>
        <w:t>1</w:t>
      </w:r>
      <w:r w:rsidRPr="00195845">
        <w:rPr>
          <w:rFonts w:ascii="PT Astra Serif" w:hAnsi="PT Astra Serif"/>
          <w:b/>
          <w:color w:val="000000"/>
        </w:rPr>
        <w:t xml:space="preserve"> года</w:t>
      </w:r>
      <w:bookmarkEnd w:id="0"/>
    </w:p>
    <w:p w:rsidR="00611FFE" w:rsidRDefault="00611FFE" w:rsidP="00611FFE">
      <w:pPr>
        <w:jc w:val="center"/>
        <w:rPr>
          <w:rFonts w:ascii="PT Astra Serif" w:hAnsi="PT Astra Serif"/>
          <w:b/>
          <w:color w:val="000000"/>
        </w:rPr>
      </w:pPr>
    </w:p>
    <w:p w:rsidR="00611FFE" w:rsidRDefault="00611FFE" w:rsidP="00611FFE">
      <w:pPr>
        <w:jc w:val="center"/>
        <w:rPr>
          <w:rFonts w:ascii="PT Astra Serif" w:hAnsi="PT Astra Serif"/>
          <w:b/>
          <w:color w:val="000000"/>
        </w:rPr>
      </w:pPr>
      <w:r w:rsidRPr="005D1BE7">
        <w:rPr>
          <w:rFonts w:ascii="PT Astra Serif" w:hAnsi="PT Astra Serif"/>
          <w:b/>
          <w:color w:val="000000"/>
        </w:rPr>
        <w:t xml:space="preserve">Запись </w:t>
      </w:r>
      <w:r>
        <w:rPr>
          <w:rFonts w:ascii="PT Astra Serif" w:hAnsi="PT Astra Serif"/>
          <w:b/>
          <w:color w:val="000000"/>
        </w:rPr>
        <w:t xml:space="preserve">на личные приемы и консультации </w:t>
      </w:r>
      <w:r w:rsidRPr="005D1BE7">
        <w:rPr>
          <w:rFonts w:ascii="PT Astra Serif" w:hAnsi="PT Astra Serif"/>
          <w:b/>
          <w:color w:val="000000"/>
        </w:rPr>
        <w:t xml:space="preserve">по телефону: 8 (4872) 30-62-75, </w:t>
      </w:r>
    </w:p>
    <w:p w:rsidR="00611FFE" w:rsidRDefault="00611FFE" w:rsidP="00611FFE">
      <w:pPr>
        <w:jc w:val="center"/>
        <w:rPr>
          <w:rFonts w:ascii="PT Astra Serif" w:hAnsi="PT Astra Serif"/>
          <w:b/>
          <w:color w:val="000000"/>
        </w:rPr>
      </w:pPr>
      <w:r w:rsidRPr="005D1BE7">
        <w:rPr>
          <w:rFonts w:ascii="PT Astra Serif" w:hAnsi="PT Astra Serif"/>
          <w:b/>
          <w:color w:val="000000"/>
        </w:rPr>
        <w:t xml:space="preserve">на портале «Открытый регион 71», </w:t>
      </w:r>
    </w:p>
    <w:p w:rsidR="005F6D36" w:rsidRDefault="00611FFE" w:rsidP="00611FFE">
      <w:pPr>
        <w:jc w:val="center"/>
        <w:rPr>
          <w:rFonts w:ascii="PT Astra Serif" w:hAnsi="PT Astra Serif" w:cs="PT Astra Serif"/>
          <w:szCs w:val="28"/>
        </w:rPr>
      </w:pPr>
      <w:r>
        <w:rPr>
          <w:rFonts w:ascii="PT Astra Serif" w:hAnsi="PT Astra Serif"/>
          <w:b/>
          <w:color w:val="000000"/>
        </w:rPr>
        <w:t xml:space="preserve">запись на консультации также </w:t>
      </w:r>
      <w:r w:rsidRPr="005D1BE7">
        <w:rPr>
          <w:rFonts w:ascii="PT Astra Serif" w:hAnsi="PT Astra Serif"/>
          <w:b/>
          <w:color w:val="000000"/>
        </w:rPr>
        <w:t>по телефонам, указанным в графике</w:t>
      </w:r>
    </w:p>
    <w:p w:rsidR="005F6D36" w:rsidRDefault="005F6D36">
      <w:pPr>
        <w:jc w:val="both"/>
        <w:rPr>
          <w:rFonts w:ascii="PT Astra Serif" w:hAnsi="PT Astra Serif" w:cs="PT Astra Serif"/>
          <w:szCs w:val="28"/>
        </w:rPr>
      </w:pPr>
    </w:p>
    <w:tbl>
      <w:tblPr>
        <w:tblW w:w="10207" w:type="dxa"/>
        <w:tblInd w:w="-31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60"/>
        <w:gridCol w:w="2576"/>
        <w:gridCol w:w="3118"/>
        <w:gridCol w:w="2953"/>
      </w:tblGrid>
      <w:tr w:rsidR="00611FFE" w:rsidRPr="00D93B4E" w:rsidTr="005503AF"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b/>
                <w:color w:val="000000"/>
              </w:rPr>
            </w:pPr>
            <w:r w:rsidRPr="00AF6A48">
              <w:rPr>
                <w:rFonts w:ascii="PT Astra Serif" w:hAnsi="PT Astra Serif"/>
                <w:b/>
                <w:color w:val="000000"/>
              </w:rPr>
              <w:t>Время</w:t>
            </w:r>
          </w:p>
        </w:tc>
        <w:tc>
          <w:tcPr>
            <w:tcW w:w="25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b/>
                <w:color w:val="000000"/>
              </w:rPr>
            </w:pPr>
            <w:r w:rsidRPr="00AF6A48">
              <w:rPr>
                <w:rFonts w:ascii="PT Astra Serif" w:hAnsi="PT Astra Serif"/>
                <w:b/>
                <w:color w:val="000000"/>
              </w:rPr>
              <w:t xml:space="preserve">Тема </w:t>
            </w:r>
          </w:p>
        </w:tc>
        <w:tc>
          <w:tcPr>
            <w:tcW w:w="31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b/>
                <w:color w:val="000000"/>
              </w:rPr>
            </w:pPr>
            <w:r w:rsidRPr="00AF6A48">
              <w:rPr>
                <w:rFonts w:ascii="PT Astra Serif" w:hAnsi="PT Astra Serif"/>
                <w:b/>
                <w:color w:val="000000"/>
              </w:rPr>
              <w:t xml:space="preserve">ФИО, </w:t>
            </w:r>
          </w:p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b/>
                <w:color w:val="000000"/>
              </w:rPr>
            </w:pPr>
            <w:r w:rsidRPr="00AF6A48">
              <w:rPr>
                <w:rFonts w:ascii="PT Astra Serif" w:hAnsi="PT Astra Serif"/>
                <w:b/>
                <w:color w:val="000000"/>
              </w:rPr>
              <w:t>должность лица, проводящего личный прием, консультацию, прямой эфир</w:t>
            </w:r>
          </w:p>
        </w:tc>
        <w:tc>
          <w:tcPr>
            <w:tcW w:w="29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b/>
                <w:color w:val="000000"/>
              </w:rPr>
            </w:pPr>
            <w:r w:rsidRPr="00AF6A48">
              <w:rPr>
                <w:rFonts w:ascii="PT Astra Serif" w:hAnsi="PT Astra Serif"/>
                <w:b/>
                <w:color w:val="000000"/>
              </w:rPr>
              <w:t>Место проведения</w:t>
            </w:r>
          </w:p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b/>
                <w:color w:val="000000"/>
              </w:rPr>
            </w:pPr>
          </w:p>
        </w:tc>
      </w:tr>
      <w:tr w:rsidR="00611FFE" w:rsidRPr="00611FFE" w:rsidTr="00611FFE">
        <w:tc>
          <w:tcPr>
            <w:tcW w:w="10207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108" w:type="dxa"/>
              <w:bottom w:w="100" w:type="dxa"/>
              <w:right w:w="108" w:type="dxa"/>
            </w:tcMar>
            <w:hideMark/>
          </w:tcPr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b/>
                <w:bCs/>
                <w:color w:val="000000"/>
              </w:rPr>
              <w:t>11 января</w:t>
            </w:r>
          </w:p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b/>
                <w:bCs/>
                <w:color w:val="000000"/>
              </w:rPr>
              <w:t>Личный прием</w:t>
            </w:r>
          </w:p>
        </w:tc>
      </w:tr>
      <w:tr w:rsidR="00611FFE" w:rsidRPr="00611FFE" w:rsidTr="005503AF"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eastAsia="Calibri" w:hAnsi="PT Astra Serif"/>
                <w:color w:val="000000"/>
              </w:rPr>
            </w:pPr>
            <w:r w:rsidRPr="00AF6A48">
              <w:rPr>
                <w:rFonts w:ascii="PT Astra Serif" w:eastAsia="Calibri" w:hAnsi="PT Astra Serif"/>
                <w:color w:val="000000"/>
              </w:rPr>
              <w:t>10.00-14.00</w:t>
            </w:r>
          </w:p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eastAsia="Calibri" w:hAnsi="PT Astra Serif"/>
                <w:color w:val="000000"/>
              </w:rPr>
            </w:pPr>
          </w:p>
        </w:tc>
        <w:tc>
          <w:tcPr>
            <w:tcW w:w="25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</w:rPr>
              <w:t>Строительство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</w:rPr>
              <w:t>Лопухов</w:t>
            </w:r>
          </w:p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</w:rPr>
              <w:t>Константин Константинович,</w:t>
            </w:r>
          </w:p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</w:rPr>
              <w:t>министр строительства Тульской области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</w:rPr>
              <w:t xml:space="preserve">г. Тула, </w:t>
            </w:r>
            <w:r w:rsidRPr="00AF6A48">
              <w:rPr>
                <w:rFonts w:ascii="PT Astra Serif" w:hAnsi="PT Astra Serif"/>
                <w:color w:val="000000"/>
              </w:rPr>
              <w:br/>
              <w:t>пр. Ленина, д. 2,</w:t>
            </w:r>
          </w:p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</w:rPr>
              <w:t>тел: 8 (4872) 30-62-75</w:t>
            </w:r>
          </w:p>
        </w:tc>
      </w:tr>
      <w:tr w:rsidR="00611FFE" w:rsidRPr="00D93B4E" w:rsidTr="00611FFE">
        <w:tc>
          <w:tcPr>
            <w:tcW w:w="10207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FF0000"/>
              </w:rPr>
            </w:pPr>
            <w:r w:rsidRPr="00AF6A48">
              <w:rPr>
                <w:rFonts w:ascii="PT Astra Serif" w:hAnsi="PT Astra Serif"/>
                <w:b/>
                <w:color w:val="000000"/>
              </w:rPr>
              <w:t>Консультации</w:t>
            </w:r>
          </w:p>
        </w:tc>
      </w:tr>
      <w:tr w:rsidR="00611FFE" w:rsidRPr="00D93B4E" w:rsidTr="005503AF"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</w:rPr>
              <w:t>14.00-16.00</w:t>
            </w:r>
          </w:p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25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</w:rPr>
              <w:t>Государственная поддержка малых форм хозяйствования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5C67" w:rsidRPr="00AF6A48" w:rsidRDefault="00611FFE" w:rsidP="009B5C67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</w:rPr>
              <w:t xml:space="preserve">Глухова </w:t>
            </w:r>
          </w:p>
          <w:p w:rsidR="009B5C67" w:rsidRPr="00AF6A48" w:rsidRDefault="00611FFE" w:rsidP="009B5C67">
            <w:pPr>
              <w:spacing w:line="260" w:lineRule="exact"/>
              <w:jc w:val="center"/>
              <w:rPr>
                <w:rFonts w:ascii="PT Astra Serif" w:hAnsi="PT Astra Serif"/>
              </w:rPr>
            </w:pPr>
            <w:r w:rsidRPr="00AF6A48">
              <w:rPr>
                <w:rFonts w:ascii="PT Astra Serif" w:hAnsi="PT Astra Serif"/>
                <w:color w:val="000000"/>
              </w:rPr>
              <w:t>Олеся Александровна,</w:t>
            </w:r>
            <w:r w:rsidRPr="00AF6A48">
              <w:rPr>
                <w:rFonts w:ascii="PT Astra Serif" w:hAnsi="PT Astra Serif"/>
              </w:rPr>
              <w:t xml:space="preserve"> директор департамента государственной политики в сфере АПК и сельского развития министерства сельского хозяйства </w:t>
            </w:r>
          </w:p>
          <w:p w:rsidR="00611FFE" w:rsidRPr="00AF6A48" w:rsidRDefault="00611FFE" w:rsidP="009B5C67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</w:rPr>
              <w:t>Тульской области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</w:rPr>
            </w:pPr>
            <w:r w:rsidRPr="00AF6A48">
              <w:rPr>
                <w:rFonts w:ascii="PT Astra Serif" w:hAnsi="PT Astra Serif"/>
              </w:rPr>
              <w:t>г. Тула,</w:t>
            </w:r>
          </w:p>
          <w:p w:rsidR="00611FFE" w:rsidRPr="00AF6A48" w:rsidRDefault="009B5C67" w:rsidP="005503AF">
            <w:pPr>
              <w:spacing w:line="260" w:lineRule="exact"/>
              <w:jc w:val="center"/>
              <w:rPr>
                <w:rFonts w:ascii="PT Astra Serif" w:hAnsi="PT Astra Serif"/>
              </w:rPr>
            </w:pPr>
            <w:r w:rsidRPr="00AF6A48">
              <w:rPr>
                <w:rFonts w:ascii="PT Astra Serif" w:hAnsi="PT Astra Serif"/>
              </w:rPr>
              <w:t xml:space="preserve">ул. Оборонная, д. </w:t>
            </w:r>
            <w:r w:rsidR="00611FFE" w:rsidRPr="00AF6A48">
              <w:rPr>
                <w:rFonts w:ascii="PT Astra Serif" w:hAnsi="PT Astra Serif"/>
              </w:rPr>
              <w:t>114 а,</w:t>
            </w:r>
          </w:p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</w:rPr>
            </w:pPr>
            <w:r w:rsidRPr="00AF6A48">
              <w:rPr>
                <w:rFonts w:ascii="PT Astra Serif" w:hAnsi="PT Astra Serif"/>
              </w:rPr>
              <w:t>тел: 8 (4872) 36-71-50;</w:t>
            </w:r>
          </w:p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</w:rPr>
              <w:t>24-51-78</w:t>
            </w:r>
          </w:p>
        </w:tc>
      </w:tr>
      <w:tr w:rsidR="00611FFE" w:rsidRPr="00611FFE" w:rsidTr="005503AF"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</w:rPr>
              <w:t>14.00–16.00</w:t>
            </w:r>
          </w:p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25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</w:rPr>
              <w:t xml:space="preserve">Порядок обжалования действий заказчиков при осуществлении закупок товаров, </w:t>
            </w:r>
          </w:p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</w:rPr>
              <w:t>работ, услуг для государственных или муниципальных нужд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5C67" w:rsidRPr="00AF6A48" w:rsidRDefault="00611FFE" w:rsidP="009B5C67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</w:rPr>
              <w:t xml:space="preserve">Машков </w:t>
            </w:r>
          </w:p>
          <w:p w:rsidR="00611FFE" w:rsidRPr="00AF6A48" w:rsidRDefault="00611FFE" w:rsidP="009B5C67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</w:rPr>
              <w:t>Александр Александрович, заместитель директора департамента – начальник отдела контроля за соблюдением законодательства о контрактной системе департамента контроля в сфере закупок министерства по контролю и профилактике коррупционных нарушений в Тульской области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</w:rPr>
              <w:t xml:space="preserve">г. Тула, </w:t>
            </w:r>
          </w:p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</w:rPr>
              <w:t>пр. Ленина, д. 2,</w:t>
            </w:r>
          </w:p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</w:rPr>
              <w:t xml:space="preserve">тел: 8 (4872) 24-51-04 </w:t>
            </w:r>
          </w:p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</w:rPr>
              <w:t>(доб. 55-05)</w:t>
            </w:r>
          </w:p>
        </w:tc>
      </w:tr>
      <w:tr w:rsidR="00611FFE" w:rsidRPr="00611FFE" w:rsidTr="005503AF"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</w:rPr>
              <w:t>16.00-18.00</w:t>
            </w:r>
          </w:p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25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</w:rPr>
              <w:t xml:space="preserve">О выполнении муниципальными образованиями и юридическими лицами обязательных требований законодательства Российской Федерации в области защиты от чрезвычайных ситуаций 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03AF" w:rsidRPr="00AF6A48" w:rsidRDefault="00611FFE" w:rsidP="009B5C67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</w:rPr>
              <w:t xml:space="preserve">Романова </w:t>
            </w:r>
          </w:p>
          <w:p w:rsidR="00611FFE" w:rsidRPr="00AF6A48" w:rsidRDefault="00611FFE" w:rsidP="009B5C67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</w:rPr>
              <w:t xml:space="preserve">Ирина Михайловна, начальник отдела регионального надзора в области защиты от </w:t>
            </w:r>
            <w:bookmarkStart w:id="1" w:name="__DdeLink__236_923062726"/>
            <w:r w:rsidRPr="00AF6A48">
              <w:rPr>
                <w:rFonts w:ascii="PT Astra Serif" w:hAnsi="PT Astra Serif"/>
                <w:color w:val="000000"/>
              </w:rPr>
              <w:t xml:space="preserve">чрезвычайных ситуаций </w:t>
            </w:r>
            <w:bookmarkEnd w:id="1"/>
            <w:r w:rsidRPr="00AF6A48">
              <w:rPr>
                <w:rFonts w:ascii="PT Astra Serif" w:hAnsi="PT Astra Serif"/>
                <w:color w:val="000000"/>
              </w:rPr>
              <w:t>комитета Тульской области по региональной безопасности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</w:rPr>
              <w:t>г. Тула,</w:t>
            </w:r>
          </w:p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</w:rPr>
              <w:t>пр. Ленина, д. 2,</w:t>
            </w:r>
          </w:p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</w:rPr>
              <w:t>тел: 8 (4872) 24-98-75</w:t>
            </w:r>
          </w:p>
        </w:tc>
      </w:tr>
      <w:tr w:rsidR="00611FFE" w:rsidRPr="00D93B4E" w:rsidTr="00611FFE">
        <w:tc>
          <w:tcPr>
            <w:tcW w:w="10207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1FFE" w:rsidRPr="00AF6A48" w:rsidRDefault="00611FFE" w:rsidP="005503AF">
            <w:pPr>
              <w:spacing w:before="120" w:line="260" w:lineRule="exact"/>
              <w:jc w:val="center"/>
              <w:rPr>
                <w:rFonts w:ascii="PT Astra Serif" w:hAnsi="PT Astra Serif"/>
                <w:b/>
                <w:color w:val="000000"/>
              </w:rPr>
            </w:pPr>
            <w:r w:rsidRPr="00AF6A48">
              <w:rPr>
                <w:rFonts w:ascii="PT Astra Serif" w:hAnsi="PT Astra Serif"/>
                <w:b/>
                <w:color w:val="000000"/>
              </w:rPr>
              <w:t>12 января</w:t>
            </w:r>
          </w:p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b/>
              </w:rPr>
            </w:pPr>
            <w:r w:rsidRPr="00AF6A48">
              <w:rPr>
                <w:rFonts w:ascii="PT Astra Serif" w:hAnsi="PT Astra Serif"/>
                <w:b/>
              </w:rPr>
              <w:t>Личный прием</w:t>
            </w:r>
          </w:p>
        </w:tc>
      </w:tr>
      <w:tr w:rsidR="00611FFE" w:rsidRPr="00611FFE" w:rsidTr="005503AF"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</w:rPr>
              <w:lastRenderedPageBreak/>
              <w:t>14.00-18.00</w:t>
            </w:r>
          </w:p>
        </w:tc>
        <w:tc>
          <w:tcPr>
            <w:tcW w:w="25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</w:rPr>
              <w:t>Получение государственных и муниципальных услуг в электронной форме. Подключение услуг связи на территории Тульской области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03AF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</w:rPr>
              <w:t xml:space="preserve">Раков Ярослав Юрьевич, министр </w:t>
            </w:r>
          </w:p>
          <w:p w:rsidR="005503AF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</w:rPr>
              <w:t xml:space="preserve">по информатизации, </w:t>
            </w:r>
          </w:p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</w:rPr>
              <w:t>связи и вопросам открытого управления Тульской области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</w:rPr>
              <w:t xml:space="preserve">г. Тула, </w:t>
            </w:r>
          </w:p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</w:rPr>
              <w:t>пр. Ленина, д. 2                                тел: 8 (4872) 30-62-75</w:t>
            </w:r>
          </w:p>
        </w:tc>
      </w:tr>
      <w:tr w:rsidR="00611FFE" w:rsidRPr="00611FFE" w:rsidTr="00611FFE">
        <w:tc>
          <w:tcPr>
            <w:tcW w:w="10207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b/>
                <w:color w:val="000000"/>
              </w:rPr>
              <w:t>Консультации</w:t>
            </w:r>
          </w:p>
        </w:tc>
      </w:tr>
      <w:tr w:rsidR="00611FFE" w:rsidRPr="00611FFE" w:rsidTr="005503AF"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</w:rPr>
              <w:t>09.00-11.00</w:t>
            </w:r>
          </w:p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25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</w:rPr>
              <w:t>Регистрация и проведение технического осмотра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03AF" w:rsidRPr="00AF6A48" w:rsidRDefault="00611FFE" w:rsidP="009B5C67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</w:rPr>
              <w:t xml:space="preserve">Коликов </w:t>
            </w:r>
          </w:p>
          <w:p w:rsidR="00611FFE" w:rsidRPr="00AF6A48" w:rsidRDefault="00611FFE" w:rsidP="009B5C67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</w:rPr>
              <w:t>Кирилл Михайлович, заместитель начальника инспекции Тульской области по государственному надзору за техническим состоянием самоходных машин и других видов техники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</w:rPr>
              <w:t>г. Тула,</w:t>
            </w:r>
          </w:p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</w:rPr>
              <w:t>ул. Оборонная, д. 114а,</w:t>
            </w:r>
          </w:p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</w:rPr>
              <w:t>тел: 8 (4872) 24-53-11</w:t>
            </w:r>
          </w:p>
        </w:tc>
      </w:tr>
      <w:tr w:rsidR="00611FFE" w:rsidRPr="00611FFE" w:rsidTr="005503AF"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</w:rPr>
              <w:t xml:space="preserve">11.00-13.00 </w:t>
            </w:r>
          </w:p>
        </w:tc>
        <w:tc>
          <w:tcPr>
            <w:tcW w:w="25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</w:rPr>
              <w:t xml:space="preserve">Взаимодействие жителей Тульской области со СМИ 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</w:rPr>
              <w:t>Миронова Полина Юрьевна</w:t>
            </w:r>
          </w:p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</w:rPr>
              <w:t>заместитель председателя комитета Тульской области по печати и массовым коммуникация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</w:rPr>
              <w:t xml:space="preserve">г. Тула, </w:t>
            </w:r>
          </w:p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</w:rPr>
              <w:t>пр. Ленина д. 2,</w:t>
            </w:r>
          </w:p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</w:rPr>
              <w:t xml:space="preserve">тел: 8 (4872) 24-52-95 </w:t>
            </w:r>
          </w:p>
        </w:tc>
      </w:tr>
      <w:tr w:rsidR="00611FFE" w:rsidRPr="00611FFE" w:rsidTr="00AF6A48"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1FFE" w:rsidRPr="00AF6A48" w:rsidRDefault="00611FFE" w:rsidP="005503AF">
            <w:pPr>
              <w:spacing w:line="260" w:lineRule="exact"/>
              <w:contextualSpacing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</w:rPr>
              <w:t>12.00-14.00</w:t>
            </w:r>
          </w:p>
          <w:p w:rsidR="00611FFE" w:rsidRPr="00AF6A48" w:rsidRDefault="00611FFE" w:rsidP="005503AF">
            <w:pPr>
              <w:spacing w:line="260" w:lineRule="exact"/>
              <w:contextualSpacing/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25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</w:rPr>
              <w:t>Лицензирование в сфере недропользования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5C67" w:rsidRPr="00AF6A48" w:rsidRDefault="00611FFE" w:rsidP="009B5C67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</w:rPr>
              <w:t xml:space="preserve">Сильянова </w:t>
            </w:r>
          </w:p>
          <w:p w:rsidR="009B5C67" w:rsidRPr="00AF6A48" w:rsidRDefault="00611FFE" w:rsidP="009B5C67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</w:rPr>
              <w:t xml:space="preserve">Екатерина Игоревна, </w:t>
            </w:r>
          </w:p>
          <w:p w:rsidR="00611FFE" w:rsidRPr="00AF6A48" w:rsidRDefault="00611FFE" w:rsidP="009B5C67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</w:rPr>
              <w:t>главный специалист-эксперт отдела недропользования и водопользования</w:t>
            </w:r>
          </w:p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</w:rPr>
              <w:t>департамента природных ресурсов и охраны окружающей среды министерства природных ресурсов и экологии Тульской области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</w:rPr>
              <w:t>г. Тула,</w:t>
            </w:r>
          </w:p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</w:rPr>
              <w:t xml:space="preserve">ул. Оборонная, д. 114а, </w:t>
            </w:r>
          </w:p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</w:rPr>
              <w:t>тел: 8 (4872) 24-51-80</w:t>
            </w:r>
          </w:p>
        </w:tc>
      </w:tr>
      <w:tr w:rsidR="00611FFE" w:rsidRPr="00D93B4E" w:rsidTr="00AF6A48">
        <w:tc>
          <w:tcPr>
            <w:tcW w:w="10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6A48" w:rsidRDefault="00AF6A48" w:rsidP="005503AF">
            <w:pPr>
              <w:spacing w:before="120" w:line="260" w:lineRule="exact"/>
              <w:jc w:val="center"/>
              <w:rPr>
                <w:rFonts w:ascii="PT Astra Serif" w:hAnsi="PT Astra Serif"/>
                <w:b/>
                <w:color w:val="000000"/>
              </w:rPr>
            </w:pPr>
          </w:p>
          <w:p w:rsidR="00AF6A48" w:rsidRDefault="00AF6A48" w:rsidP="005503AF">
            <w:pPr>
              <w:spacing w:before="120" w:line="260" w:lineRule="exact"/>
              <w:jc w:val="center"/>
              <w:rPr>
                <w:rFonts w:ascii="PT Astra Serif" w:hAnsi="PT Astra Serif"/>
                <w:b/>
                <w:color w:val="000000"/>
              </w:rPr>
            </w:pPr>
          </w:p>
          <w:p w:rsidR="00611FFE" w:rsidRPr="00AF6A48" w:rsidRDefault="00611FFE" w:rsidP="005503AF">
            <w:pPr>
              <w:spacing w:before="120" w:line="260" w:lineRule="exact"/>
              <w:jc w:val="center"/>
              <w:rPr>
                <w:rFonts w:ascii="PT Astra Serif" w:hAnsi="PT Astra Serif"/>
                <w:b/>
                <w:color w:val="000000"/>
              </w:rPr>
            </w:pPr>
            <w:r w:rsidRPr="00AF6A48">
              <w:rPr>
                <w:rFonts w:ascii="PT Astra Serif" w:hAnsi="PT Astra Serif"/>
                <w:b/>
                <w:color w:val="000000"/>
              </w:rPr>
              <w:t>13 января</w:t>
            </w:r>
          </w:p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b/>
              </w:rPr>
            </w:pPr>
            <w:r w:rsidRPr="00AF6A48">
              <w:rPr>
                <w:rFonts w:ascii="PT Astra Serif" w:hAnsi="PT Astra Serif"/>
                <w:b/>
              </w:rPr>
              <w:t>Личный прием</w:t>
            </w:r>
          </w:p>
        </w:tc>
      </w:tr>
      <w:tr w:rsidR="00611FFE" w:rsidRPr="00611FFE" w:rsidTr="00AF6A48"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</w:rPr>
              <w:t>10.00-14.00</w:t>
            </w:r>
          </w:p>
        </w:tc>
        <w:tc>
          <w:tcPr>
            <w:tcW w:w="25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</w:rPr>
              <w:t>Жилищно-коммунальное хозяйство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</w:rPr>
              <w:t>Дючков Олег Иванович,</w:t>
            </w:r>
          </w:p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</w:rPr>
              <w:t xml:space="preserve"> министр жилищно-коммунального хозяйства Тульской области</w:t>
            </w:r>
          </w:p>
        </w:tc>
        <w:tc>
          <w:tcPr>
            <w:tcW w:w="295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</w:rPr>
              <w:t xml:space="preserve">г. Тула, </w:t>
            </w:r>
            <w:r w:rsidRPr="00AF6A48">
              <w:rPr>
                <w:rFonts w:ascii="PT Astra Serif" w:hAnsi="PT Astra Serif"/>
                <w:color w:val="000000"/>
              </w:rPr>
              <w:br/>
              <w:t>пр. Ленина, д. 2,</w:t>
            </w:r>
          </w:p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</w:rPr>
              <w:t>тел: 8 (4872) 30-62-75</w:t>
            </w:r>
          </w:p>
        </w:tc>
      </w:tr>
      <w:tr w:rsidR="00611FFE" w:rsidRPr="00D93B4E" w:rsidTr="009B5C67">
        <w:tc>
          <w:tcPr>
            <w:tcW w:w="10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5C67" w:rsidRPr="00AF6A48" w:rsidRDefault="009B5C67" w:rsidP="005503AF">
            <w:pPr>
              <w:spacing w:line="260" w:lineRule="exact"/>
              <w:jc w:val="center"/>
              <w:rPr>
                <w:rFonts w:ascii="PT Astra Serif" w:hAnsi="PT Astra Serif"/>
                <w:b/>
                <w:color w:val="000000"/>
              </w:rPr>
            </w:pPr>
          </w:p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b/>
                <w:color w:val="000000"/>
              </w:rPr>
              <w:t>Консультации</w:t>
            </w:r>
          </w:p>
        </w:tc>
      </w:tr>
      <w:tr w:rsidR="00611FFE" w:rsidRPr="00611FFE" w:rsidTr="005503AF"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</w:rPr>
              <w:t>14.00-16.00</w:t>
            </w:r>
          </w:p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25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</w:rPr>
              <w:t xml:space="preserve">Содержание общедомового имущества, </w:t>
            </w:r>
          </w:p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</w:rPr>
              <w:t>работа системы теплоснабжения в многоквартирных домах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5C67" w:rsidRPr="00AF6A48" w:rsidRDefault="00611FFE" w:rsidP="009B5C67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</w:rPr>
              <w:t xml:space="preserve">Теренина </w:t>
            </w:r>
          </w:p>
          <w:p w:rsidR="00611FFE" w:rsidRPr="00AF6A48" w:rsidRDefault="00611FFE" w:rsidP="009B5C67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</w:rPr>
              <w:t>Лариса Вячеславовна</w:t>
            </w:r>
          </w:p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</w:rPr>
              <w:t>главный государственный инспектор государственной жилищной инспекции Тульской области</w:t>
            </w:r>
          </w:p>
        </w:tc>
        <w:tc>
          <w:tcPr>
            <w:tcW w:w="295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</w:rPr>
              <w:t xml:space="preserve">г. Тула, </w:t>
            </w:r>
          </w:p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</w:rPr>
              <w:t>пр-т Ленина, д. 2</w:t>
            </w:r>
          </w:p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</w:rPr>
              <w:t>тел: 8 (4872) 24-51-60</w:t>
            </w:r>
          </w:p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</w:p>
        </w:tc>
      </w:tr>
      <w:tr w:rsidR="00611FFE" w:rsidRPr="00611FFE" w:rsidTr="005503AF"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eastAsia="Calibri" w:hAnsi="PT Astra Serif"/>
                <w:color w:val="000000"/>
              </w:rPr>
            </w:pPr>
            <w:r w:rsidRPr="00AF6A48">
              <w:rPr>
                <w:rFonts w:ascii="PT Astra Serif" w:eastAsia="Calibri" w:hAnsi="PT Astra Serif"/>
                <w:color w:val="000000"/>
              </w:rPr>
              <w:t>16.00-18.00</w:t>
            </w:r>
          </w:p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eastAsia="Calibri" w:hAnsi="PT Astra Serif"/>
                <w:color w:val="000000"/>
              </w:rPr>
            </w:pPr>
          </w:p>
        </w:tc>
        <w:tc>
          <w:tcPr>
            <w:tcW w:w="25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eastAsia="Calibri" w:hAnsi="PT Astra Serif"/>
                <w:color w:val="000000"/>
              </w:rPr>
            </w:pPr>
            <w:r w:rsidRPr="00AF6A48">
              <w:rPr>
                <w:rFonts w:ascii="PT Astra Serif" w:eastAsia="Calibri" w:hAnsi="PT Astra Serif"/>
                <w:color w:val="000000"/>
              </w:rPr>
              <w:t xml:space="preserve">Подача заявок на участие в массовых соревнованиях по конькобежному </w:t>
            </w:r>
            <w:r w:rsidRPr="00AF6A48">
              <w:rPr>
                <w:rFonts w:ascii="PT Astra Serif" w:eastAsia="Calibri" w:hAnsi="PT Astra Serif"/>
                <w:color w:val="000000"/>
              </w:rPr>
              <w:lastRenderedPageBreak/>
              <w:t xml:space="preserve">спорту «Лед надежды нашей» 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03AF" w:rsidRPr="00AF6A48" w:rsidRDefault="00611FFE" w:rsidP="009B5C67">
            <w:pPr>
              <w:spacing w:line="260" w:lineRule="exact"/>
              <w:jc w:val="center"/>
              <w:rPr>
                <w:rFonts w:ascii="PT Astra Serif" w:eastAsia="Calibri" w:hAnsi="PT Astra Serif"/>
                <w:color w:val="000000"/>
              </w:rPr>
            </w:pPr>
            <w:r w:rsidRPr="00AF6A48">
              <w:rPr>
                <w:rFonts w:ascii="PT Astra Serif" w:eastAsia="Calibri" w:hAnsi="PT Astra Serif"/>
                <w:color w:val="000000"/>
              </w:rPr>
              <w:lastRenderedPageBreak/>
              <w:t xml:space="preserve">Карпухина </w:t>
            </w:r>
          </w:p>
          <w:p w:rsidR="00611FFE" w:rsidRPr="00AF6A48" w:rsidRDefault="00611FFE" w:rsidP="009B5C67">
            <w:pPr>
              <w:spacing w:line="260" w:lineRule="exact"/>
              <w:jc w:val="center"/>
              <w:rPr>
                <w:rFonts w:ascii="PT Astra Serif" w:eastAsia="Calibri" w:hAnsi="PT Astra Serif"/>
                <w:color w:val="000000"/>
              </w:rPr>
            </w:pPr>
            <w:r w:rsidRPr="00AF6A48">
              <w:rPr>
                <w:rFonts w:ascii="PT Astra Serif" w:eastAsia="Calibri" w:hAnsi="PT Astra Serif"/>
                <w:color w:val="000000"/>
              </w:rPr>
              <w:t xml:space="preserve">Анна Дмитриевна, </w:t>
            </w:r>
          </w:p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eastAsia="Calibri" w:hAnsi="PT Astra Serif"/>
                <w:color w:val="000000"/>
              </w:rPr>
            </w:pPr>
            <w:r w:rsidRPr="00AF6A48">
              <w:rPr>
                <w:rFonts w:ascii="PT Astra Serif" w:eastAsia="Calibri" w:hAnsi="PT Astra Serif"/>
                <w:color w:val="000000"/>
              </w:rPr>
              <w:t xml:space="preserve">консультант отдела физической культуры и </w:t>
            </w:r>
            <w:r w:rsidRPr="00AF6A48">
              <w:rPr>
                <w:rFonts w:ascii="PT Astra Serif" w:eastAsia="Calibri" w:hAnsi="PT Astra Serif"/>
                <w:color w:val="000000"/>
              </w:rPr>
              <w:lastRenderedPageBreak/>
              <w:t xml:space="preserve">спорта </w:t>
            </w:r>
            <w:r w:rsidRPr="00AF6A48">
              <w:rPr>
                <w:rFonts w:ascii="PT Astra Serif" w:hAnsi="PT Astra Serif"/>
                <w:color w:val="000000"/>
              </w:rPr>
              <w:t>министерства спорта Тульской области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</w:rPr>
              <w:lastRenderedPageBreak/>
              <w:t xml:space="preserve">г. Тула, </w:t>
            </w:r>
          </w:p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</w:rPr>
              <w:t>пр-т Ленина, д. 2</w:t>
            </w:r>
          </w:p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eastAsia="Calibri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</w:rPr>
              <w:t xml:space="preserve">тел: 8 (4872) </w:t>
            </w:r>
            <w:r w:rsidRPr="00AF6A48">
              <w:rPr>
                <w:rFonts w:ascii="PT Astra Serif" w:eastAsia="Calibri" w:hAnsi="PT Astra Serif"/>
                <w:color w:val="000000"/>
              </w:rPr>
              <w:t>24-98-34</w:t>
            </w:r>
          </w:p>
        </w:tc>
      </w:tr>
      <w:tr w:rsidR="00611FFE" w:rsidRPr="00611FFE" w:rsidTr="00611FFE">
        <w:tc>
          <w:tcPr>
            <w:tcW w:w="10207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b/>
                <w:color w:val="000000"/>
              </w:rPr>
              <w:lastRenderedPageBreak/>
              <w:t>Прямой эфир</w:t>
            </w:r>
          </w:p>
        </w:tc>
      </w:tr>
      <w:tr w:rsidR="00611FFE" w:rsidRPr="00611FFE" w:rsidTr="005503AF"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 w:cs="Arial"/>
              </w:rPr>
            </w:pPr>
            <w:r w:rsidRPr="00AF6A48">
              <w:rPr>
                <w:rFonts w:ascii="PT Astra Serif" w:hAnsi="PT Astra Serif" w:cs="Arial"/>
              </w:rPr>
              <w:t>12.00</w:t>
            </w:r>
          </w:p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 w:cs="Arial"/>
              </w:rPr>
            </w:pPr>
          </w:p>
        </w:tc>
        <w:tc>
          <w:tcPr>
            <w:tcW w:w="25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 w:cs="Arial"/>
              </w:rPr>
            </w:pPr>
            <w:r w:rsidRPr="00AF6A48">
              <w:rPr>
                <w:rFonts w:ascii="PT Astra Serif" w:hAnsi="PT Astra Serif" w:cs="Arial"/>
              </w:rPr>
              <w:t xml:space="preserve">Как вернуться </w:t>
            </w:r>
          </w:p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 w:cs="Arial"/>
              </w:rPr>
            </w:pPr>
            <w:r w:rsidRPr="00AF6A48">
              <w:rPr>
                <w:rFonts w:ascii="PT Astra Serif" w:hAnsi="PT Astra Serif" w:cs="Arial"/>
              </w:rPr>
              <w:t>к рабочему режиму после праздников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5C67" w:rsidRPr="00AF6A48" w:rsidRDefault="00611FFE" w:rsidP="009B5C67">
            <w:pPr>
              <w:spacing w:line="260" w:lineRule="exact"/>
              <w:jc w:val="center"/>
              <w:rPr>
                <w:rFonts w:ascii="PT Astra Serif" w:hAnsi="PT Astra Serif" w:cs="Arial"/>
              </w:rPr>
            </w:pPr>
            <w:r w:rsidRPr="00AF6A48">
              <w:rPr>
                <w:rFonts w:ascii="PT Astra Serif" w:hAnsi="PT Astra Serif" w:cs="Arial"/>
              </w:rPr>
              <w:t xml:space="preserve">Дандыкина </w:t>
            </w:r>
          </w:p>
          <w:p w:rsidR="00611FFE" w:rsidRPr="00AF6A48" w:rsidRDefault="00611FFE" w:rsidP="009B5C67">
            <w:pPr>
              <w:spacing w:line="260" w:lineRule="exact"/>
              <w:jc w:val="center"/>
              <w:rPr>
                <w:rFonts w:ascii="PT Astra Serif" w:hAnsi="PT Astra Serif" w:cs="Arial"/>
              </w:rPr>
            </w:pPr>
            <w:r w:rsidRPr="00AF6A48">
              <w:rPr>
                <w:rFonts w:ascii="PT Astra Serif" w:hAnsi="PT Astra Serif" w:cs="Arial"/>
              </w:rPr>
              <w:t>Татьяна Викторовна,</w:t>
            </w:r>
          </w:p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 w:cs="Arial"/>
              </w:rPr>
            </w:pPr>
            <w:r w:rsidRPr="00AF6A48">
              <w:rPr>
                <w:rFonts w:ascii="PT Astra Serif" w:hAnsi="PT Astra Serif" w:cs="Arial"/>
              </w:rPr>
              <w:t xml:space="preserve">врач-психиатр 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1FFE" w:rsidRPr="00AF6A48" w:rsidRDefault="00D74681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hyperlink r:id="rId8" w:history="1">
              <w:r w:rsidR="00611FFE" w:rsidRPr="00AF6A48">
                <w:rPr>
                  <w:rStyle w:val="a8"/>
                  <w:rFonts w:ascii="PT Astra Serif" w:hAnsi="PT Astra Serif"/>
                  <w:color w:val="000000"/>
                </w:rPr>
                <w:t>https://vk.com/minzdrav71</w:t>
              </w:r>
            </w:hyperlink>
          </w:p>
        </w:tc>
      </w:tr>
      <w:tr w:rsidR="00611FFE" w:rsidRPr="00D93B4E" w:rsidTr="00611FFE">
        <w:tc>
          <w:tcPr>
            <w:tcW w:w="10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1FFE" w:rsidRPr="00AF6A48" w:rsidRDefault="00611FFE" w:rsidP="005503AF">
            <w:pPr>
              <w:spacing w:before="120" w:line="260" w:lineRule="exact"/>
              <w:jc w:val="center"/>
              <w:rPr>
                <w:rFonts w:ascii="PT Astra Serif" w:hAnsi="PT Astra Serif"/>
                <w:b/>
                <w:color w:val="000000"/>
              </w:rPr>
            </w:pPr>
            <w:r w:rsidRPr="00AF6A48">
              <w:rPr>
                <w:rFonts w:ascii="PT Astra Serif" w:hAnsi="PT Astra Serif"/>
                <w:b/>
                <w:color w:val="000000"/>
              </w:rPr>
              <w:t>14 января</w:t>
            </w:r>
          </w:p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</w:rPr>
            </w:pPr>
            <w:r w:rsidRPr="00AF6A48">
              <w:rPr>
                <w:rFonts w:ascii="PT Astra Serif" w:hAnsi="PT Astra Serif"/>
                <w:b/>
                <w:color w:val="000000"/>
              </w:rPr>
              <w:t>Консультации</w:t>
            </w:r>
          </w:p>
        </w:tc>
      </w:tr>
      <w:tr w:rsidR="00611FFE" w:rsidRPr="00611FFE" w:rsidTr="005503AF"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</w:rPr>
              <w:t>09.00-11.00</w:t>
            </w:r>
          </w:p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25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</w:rPr>
              <w:t>О тарифах на коммунальные услуги на 2021 год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5C67" w:rsidRPr="00AF6A48" w:rsidRDefault="00611FFE" w:rsidP="009B5C67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</w:rPr>
              <w:t xml:space="preserve">Денисова </w:t>
            </w:r>
          </w:p>
          <w:p w:rsidR="00611FFE" w:rsidRPr="00AF6A48" w:rsidRDefault="00611FFE" w:rsidP="009B5C67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</w:rPr>
              <w:t>Елена Владимировна, заместитель председателя комитета Тульской области по тарифам</w:t>
            </w:r>
          </w:p>
        </w:tc>
        <w:tc>
          <w:tcPr>
            <w:tcW w:w="295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</w:rPr>
              <w:t xml:space="preserve">г. Тула, </w:t>
            </w:r>
          </w:p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</w:rPr>
              <w:t xml:space="preserve">пр. Ленина, д. 2, </w:t>
            </w:r>
          </w:p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</w:rPr>
              <w:t xml:space="preserve">тел: 8 (4872) 56-55-92, </w:t>
            </w:r>
          </w:p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</w:rPr>
              <w:t>30-62-10</w:t>
            </w:r>
          </w:p>
        </w:tc>
      </w:tr>
      <w:tr w:rsidR="00611FFE" w:rsidRPr="00D93B4E" w:rsidTr="005503AF"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</w:rPr>
            </w:pPr>
            <w:r w:rsidRPr="00AF6A48">
              <w:rPr>
                <w:rFonts w:ascii="PT Astra Serif" w:hAnsi="PT Astra Serif"/>
              </w:rPr>
              <w:t>10.00-12.00</w:t>
            </w:r>
          </w:p>
        </w:tc>
        <w:tc>
          <w:tcPr>
            <w:tcW w:w="25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</w:rPr>
              <w:t xml:space="preserve">Лицензирование образовательных организаций 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5C67" w:rsidRPr="00AF6A48" w:rsidRDefault="00611FFE" w:rsidP="009B5C67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</w:rPr>
              <w:t xml:space="preserve">Абрамов </w:t>
            </w:r>
          </w:p>
          <w:p w:rsidR="00611FFE" w:rsidRPr="00AF6A48" w:rsidRDefault="00611FFE" w:rsidP="009B5C67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</w:rPr>
              <w:t xml:space="preserve">Владимир Викторович, </w:t>
            </w:r>
          </w:p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</w:rPr>
              <w:t>государственный советник отдела государственного контроля (надзора) в области образования, лицензирования образовательной деятельности, государственной аккредитации и подтверждения документов департамента по контролю и надзору в сфере образования министерства образования Тульской области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</w:rPr>
              <w:t xml:space="preserve">г. Тула, </w:t>
            </w:r>
          </w:p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</w:rPr>
              <w:t>ул. Оружейная, д.</w:t>
            </w:r>
            <w:r w:rsidR="005503AF" w:rsidRPr="00AF6A48">
              <w:rPr>
                <w:rFonts w:ascii="PT Astra Serif" w:hAnsi="PT Astra Serif"/>
                <w:color w:val="000000"/>
              </w:rPr>
              <w:t xml:space="preserve"> </w:t>
            </w:r>
            <w:r w:rsidRPr="00AF6A48">
              <w:rPr>
                <w:rFonts w:ascii="PT Astra Serif" w:hAnsi="PT Astra Serif"/>
                <w:color w:val="000000"/>
              </w:rPr>
              <w:t xml:space="preserve">5 </w:t>
            </w:r>
          </w:p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</w:rPr>
              <w:t>тел: 8 (4872) 56-38-20</w:t>
            </w:r>
          </w:p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</w:p>
        </w:tc>
      </w:tr>
      <w:tr w:rsidR="00611FFE" w:rsidRPr="00D93B4E" w:rsidTr="005503AF"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</w:rPr>
              <w:t>11.00-13.00</w:t>
            </w:r>
          </w:p>
        </w:tc>
        <w:tc>
          <w:tcPr>
            <w:tcW w:w="25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</w:rPr>
              <w:t>Предоставление информации о наличии/отсутствии объектов культурного наследия на земельных участках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</w:rPr>
              <w:t xml:space="preserve">Веригин </w:t>
            </w:r>
          </w:p>
          <w:p w:rsidR="00611FFE" w:rsidRPr="00AF6A48" w:rsidRDefault="00611FFE" w:rsidP="009B5C67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</w:rPr>
              <w:t>Александр Евгеньевич, главный специалист – эксперт отдела государственного надзора</w:t>
            </w:r>
            <w:r w:rsidR="009B5C67" w:rsidRPr="00AF6A48">
              <w:rPr>
                <w:rFonts w:ascii="PT Astra Serif" w:hAnsi="PT Astra Serif"/>
                <w:color w:val="000000"/>
              </w:rPr>
              <w:t xml:space="preserve"> </w:t>
            </w:r>
            <w:r w:rsidRPr="00AF6A48">
              <w:rPr>
                <w:rFonts w:ascii="PT Astra Serif" w:hAnsi="PT Astra Serif"/>
              </w:rPr>
              <w:t>инспекции Тульской области по государственной охране объектов культурного наследия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</w:rPr>
              <w:t xml:space="preserve">г. Тула, </w:t>
            </w:r>
          </w:p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</w:rPr>
              <w:t>пр. Ленина д. 2,</w:t>
            </w:r>
          </w:p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</w:rPr>
              <w:t>тел: 8 (4872) 24-53-82</w:t>
            </w:r>
          </w:p>
        </w:tc>
      </w:tr>
      <w:tr w:rsidR="00611FFE" w:rsidRPr="00D93B4E" w:rsidTr="005503AF"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</w:rPr>
              <w:t>14.00-17.00</w:t>
            </w:r>
          </w:p>
        </w:tc>
        <w:tc>
          <w:tcPr>
            <w:tcW w:w="25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</w:rPr>
            </w:pPr>
            <w:r w:rsidRPr="00AF6A48">
              <w:rPr>
                <w:rFonts w:ascii="PT Astra Serif" w:hAnsi="PT Astra Serif"/>
              </w:rPr>
              <w:t>Предоставление земельных участков льготной категории граждан</w:t>
            </w:r>
          </w:p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5C67" w:rsidRPr="00AF6A48" w:rsidRDefault="00611FFE" w:rsidP="009B5C67">
            <w:pPr>
              <w:spacing w:line="260" w:lineRule="exact"/>
              <w:jc w:val="center"/>
              <w:rPr>
                <w:rFonts w:ascii="PT Astra Serif" w:hAnsi="PT Astra Serif"/>
              </w:rPr>
            </w:pPr>
            <w:r w:rsidRPr="00AF6A48">
              <w:rPr>
                <w:rFonts w:ascii="PT Astra Serif" w:hAnsi="PT Astra Serif"/>
              </w:rPr>
              <w:t xml:space="preserve">Астахова </w:t>
            </w:r>
          </w:p>
          <w:p w:rsidR="00611FFE" w:rsidRPr="00AF6A48" w:rsidRDefault="00611FFE" w:rsidP="009B5C67">
            <w:pPr>
              <w:spacing w:line="260" w:lineRule="exact"/>
              <w:jc w:val="center"/>
              <w:rPr>
                <w:rFonts w:ascii="PT Astra Serif" w:hAnsi="PT Astra Serif"/>
              </w:rPr>
            </w:pPr>
            <w:r w:rsidRPr="00AF6A48">
              <w:rPr>
                <w:rFonts w:ascii="PT Astra Serif" w:hAnsi="PT Astra Serif"/>
              </w:rPr>
              <w:t>Ольга Владимировна, директор департамента имущественных и земельных отношений министерства имущественных и земельных отношений Тульской области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</w:rPr>
              <w:t xml:space="preserve">г. Тула, </w:t>
            </w:r>
          </w:p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</w:rPr>
            </w:pPr>
            <w:r w:rsidRPr="00AF6A48">
              <w:rPr>
                <w:rFonts w:ascii="PT Astra Serif" w:hAnsi="PT Astra Serif"/>
              </w:rPr>
              <w:t xml:space="preserve">ул. Жаворонкова, д. 2, </w:t>
            </w:r>
          </w:p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</w:rPr>
            </w:pPr>
            <w:r w:rsidRPr="00AF6A48">
              <w:rPr>
                <w:rFonts w:ascii="PT Astra Serif" w:hAnsi="PT Astra Serif"/>
              </w:rPr>
              <w:t>тел: 8 (4872) 24-53-90</w:t>
            </w:r>
          </w:p>
        </w:tc>
      </w:tr>
      <w:tr w:rsidR="00611FFE" w:rsidRPr="00D93B4E" w:rsidTr="005503AF"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1FFE" w:rsidRPr="00AF6A48" w:rsidRDefault="00611FFE" w:rsidP="005503AF">
            <w:pPr>
              <w:spacing w:line="260" w:lineRule="exact"/>
              <w:contextualSpacing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</w:rPr>
              <w:t>14.00-16.00</w:t>
            </w:r>
          </w:p>
        </w:tc>
        <w:tc>
          <w:tcPr>
            <w:tcW w:w="25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</w:rPr>
              <w:t>Предоставление водных объектов в пользование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</w:rPr>
              <w:t>Ярыгина Наталья Юрьевна, консультант отдела недропользования и водопользования</w:t>
            </w:r>
          </w:p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</w:rPr>
              <w:t xml:space="preserve">департамента природных ресурсов и охраны окружающей среды         министерства природных </w:t>
            </w:r>
            <w:r w:rsidRPr="00AF6A48">
              <w:rPr>
                <w:rFonts w:ascii="PT Astra Serif" w:hAnsi="PT Astra Serif"/>
                <w:color w:val="000000"/>
              </w:rPr>
              <w:lastRenderedPageBreak/>
              <w:t>ресурсов и экологии Тульской области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</w:rPr>
            </w:pPr>
            <w:r w:rsidRPr="00AF6A48">
              <w:rPr>
                <w:rFonts w:ascii="PT Astra Serif" w:hAnsi="PT Astra Serif"/>
              </w:rPr>
              <w:lastRenderedPageBreak/>
              <w:t>г. Тула,</w:t>
            </w:r>
          </w:p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</w:rPr>
            </w:pPr>
            <w:r w:rsidRPr="00AF6A48">
              <w:rPr>
                <w:rFonts w:ascii="PT Astra Serif" w:hAnsi="PT Astra Serif"/>
              </w:rPr>
              <w:t xml:space="preserve">ул. Оборонная, д. 114а, </w:t>
            </w:r>
          </w:p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</w:rPr>
            </w:pPr>
            <w:r w:rsidRPr="00AF6A48">
              <w:rPr>
                <w:rFonts w:ascii="PT Astra Serif" w:hAnsi="PT Astra Serif"/>
              </w:rPr>
              <w:t>тел: 8 (4872) 24-51-80</w:t>
            </w:r>
          </w:p>
        </w:tc>
      </w:tr>
      <w:tr w:rsidR="00611FFE" w:rsidRPr="00D93B4E" w:rsidTr="00611FFE">
        <w:tc>
          <w:tcPr>
            <w:tcW w:w="10207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1FFE" w:rsidRPr="00AF6A48" w:rsidRDefault="00611FFE" w:rsidP="005503AF">
            <w:pPr>
              <w:spacing w:before="120" w:line="260" w:lineRule="exact"/>
              <w:jc w:val="center"/>
              <w:rPr>
                <w:rFonts w:ascii="PT Astra Serif" w:hAnsi="PT Astra Serif"/>
                <w:b/>
                <w:color w:val="000000"/>
              </w:rPr>
            </w:pPr>
            <w:r w:rsidRPr="00AF6A48">
              <w:rPr>
                <w:rFonts w:ascii="PT Astra Serif" w:hAnsi="PT Astra Serif"/>
                <w:b/>
                <w:color w:val="000000"/>
              </w:rPr>
              <w:t>15 января</w:t>
            </w:r>
          </w:p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</w:rPr>
            </w:pPr>
            <w:r w:rsidRPr="00AF6A48">
              <w:rPr>
                <w:rFonts w:ascii="PT Astra Serif" w:hAnsi="PT Astra Serif"/>
                <w:b/>
                <w:color w:val="000000"/>
              </w:rPr>
              <w:t>Консультации</w:t>
            </w:r>
          </w:p>
        </w:tc>
      </w:tr>
      <w:tr w:rsidR="00611FFE" w:rsidRPr="00D93B4E" w:rsidTr="005503AF"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</w:rPr>
              <w:t>10.00-12.00</w:t>
            </w:r>
          </w:p>
        </w:tc>
        <w:tc>
          <w:tcPr>
            <w:tcW w:w="25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</w:rPr>
            </w:pPr>
            <w:r w:rsidRPr="00AF6A48">
              <w:rPr>
                <w:rFonts w:ascii="PT Astra Serif" w:hAnsi="PT Astra Serif"/>
              </w:rPr>
              <w:t>Вопросы осуществления градостроительной деятельности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</w:rPr>
            </w:pPr>
            <w:r w:rsidRPr="00AF6A48">
              <w:rPr>
                <w:rFonts w:ascii="PT Astra Serif" w:hAnsi="PT Astra Serif"/>
              </w:rPr>
              <w:t xml:space="preserve">Сергеева Яна Вадимовна, заместитель начальника инспекции – начальник отдела архитектуры и градостроительства </w:t>
            </w:r>
          </w:p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</w:rPr>
            </w:pPr>
            <w:r w:rsidRPr="00AF6A48">
              <w:rPr>
                <w:rFonts w:ascii="PT Astra Serif" w:hAnsi="PT Astra Serif"/>
              </w:rPr>
              <w:t>инспекции Тульской области по государственному архитектурно-строительному надзору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</w:rPr>
              <w:t xml:space="preserve">г. Тула, </w:t>
            </w:r>
          </w:p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</w:rPr>
              <w:t>ул. Оборонная, д.114а,</w:t>
            </w:r>
          </w:p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</w:rPr>
              <w:t>тел: 8 (4872) 36-12-52</w:t>
            </w:r>
          </w:p>
        </w:tc>
      </w:tr>
      <w:tr w:rsidR="00611FFE" w:rsidRPr="00D93B4E" w:rsidTr="005503AF"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1FFE" w:rsidRPr="00AF6A48" w:rsidRDefault="00611FFE" w:rsidP="005503AF">
            <w:pPr>
              <w:spacing w:line="260" w:lineRule="exact"/>
              <w:contextualSpacing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</w:rPr>
              <w:t>12.30-14.30</w:t>
            </w:r>
          </w:p>
        </w:tc>
        <w:tc>
          <w:tcPr>
            <w:tcW w:w="25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1FFE" w:rsidRPr="00AF6A48" w:rsidRDefault="00611FFE" w:rsidP="005503AF">
            <w:pPr>
              <w:spacing w:line="260" w:lineRule="exact"/>
              <w:contextualSpacing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</w:rPr>
              <w:t>Льготное лекарственное обеспечение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03AF" w:rsidRPr="00AF6A48" w:rsidRDefault="00611FFE" w:rsidP="009B5C67">
            <w:pPr>
              <w:spacing w:line="260" w:lineRule="exact"/>
              <w:contextualSpacing/>
              <w:jc w:val="center"/>
              <w:rPr>
                <w:rFonts w:ascii="PT Astra Serif" w:hAnsi="PT Astra Serif"/>
              </w:rPr>
            </w:pPr>
            <w:r w:rsidRPr="00AF6A48">
              <w:rPr>
                <w:rFonts w:ascii="PT Astra Serif" w:hAnsi="PT Astra Serif"/>
              </w:rPr>
              <w:t xml:space="preserve">Хохлова </w:t>
            </w:r>
          </w:p>
          <w:p w:rsidR="00611FFE" w:rsidRPr="00AF6A48" w:rsidRDefault="00611FFE" w:rsidP="009B5C67">
            <w:pPr>
              <w:spacing w:line="260" w:lineRule="exact"/>
              <w:contextualSpacing/>
              <w:jc w:val="center"/>
              <w:rPr>
                <w:rFonts w:ascii="PT Astra Serif" w:hAnsi="PT Astra Serif"/>
              </w:rPr>
            </w:pPr>
            <w:r w:rsidRPr="00AF6A48">
              <w:rPr>
                <w:rFonts w:ascii="PT Astra Serif" w:hAnsi="PT Astra Serif"/>
              </w:rPr>
              <w:t>Ирина Анатольевна, начальник отдела фармацевтической деятельности и организации лекарственной помощи департамента здравоохранения министерства здравоохранения Тульской области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1FFE" w:rsidRPr="00AF6A48" w:rsidRDefault="00611FFE" w:rsidP="005503AF">
            <w:pPr>
              <w:pStyle w:val="Default"/>
              <w:spacing w:line="260" w:lineRule="exact"/>
              <w:contextualSpacing/>
              <w:jc w:val="center"/>
            </w:pPr>
            <w:r w:rsidRPr="00AF6A48">
              <w:t xml:space="preserve">г. Тула, </w:t>
            </w:r>
            <w:r w:rsidRPr="00AF6A48">
              <w:br/>
              <w:t>ул. Оборонная, д. 114 Г,</w:t>
            </w:r>
          </w:p>
          <w:p w:rsidR="00611FFE" w:rsidRPr="00AF6A48" w:rsidRDefault="00611FFE" w:rsidP="005503AF">
            <w:pPr>
              <w:spacing w:line="260" w:lineRule="exact"/>
              <w:contextualSpacing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</w:rPr>
              <w:t>тел: 8 (4872) 37-08-50</w:t>
            </w:r>
          </w:p>
        </w:tc>
      </w:tr>
      <w:tr w:rsidR="00611FFE" w:rsidRPr="00D93B4E" w:rsidTr="005503AF"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</w:rPr>
              <w:t>14.00-16.00</w:t>
            </w:r>
          </w:p>
        </w:tc>
        <w:tc>
          <w:tcPr>
            <w:tcW w:w="25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</w:rPr>
              <w:t xml:space="preserve">Поддержка малого </w:t>
            </w:r>
          </w:p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</w:rPr>
              <w:t>и среднего предпринимательства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5C67" w:rsidRPr="00AF6A48" w:rsidRDefault="00611FFE" w:rsidP="009B5C67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</w:rPr>
              <w:t xml:space="preserve">Чеканина </w:t>
            </w:r>
          </w:p>
          <w:p w:rsidR="00611FFE" w:rsidRPr="00AF6A48" w:rsidRDefault="00611FFE" w:rsidP="009B5C67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</w:rPr>
              <w:t>Виктория Викторовна,</w:t>
            </w:r>
          </w:p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</w:rPr>
              <w:t xml:space="preserve">главный специалист-эксперт отдела развития малого и среднего предпринимательства </w:t>
            </w:r>
          </w:p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</w:rPr>
              <w:t>комитета Тульской области по предпринимательству и потребительскому рынку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</w:rPr>
              <w:t xml:space="preserve">г. Тула, </w:t>
            </w:r>
          </w:p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</w:rPr>
              <w:t>ул. Жаворонкова, д. 2</w:t>
            </w:r>
          </w:p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eastAsia="Calibri" w:hAnsi="PT Astra Serif"/>
              </w:rPr>
            </w:pPr>
            <w:r w:rsidRPr="00AF6A48">
              <w:rPr>
                <w:rFonts w:ascii="PT Astra Serif" w:hAnsi="PT Astra Serif"/>
                <w:color w:val="000000"/>
              </w:rPr>
              <w:t xml:space="preserve">тел: </w:t>
            </w:r>
            <w:r w:rsidRPr="00AF6A48">
              <w:rPr>
                <w:rFonts w:ascii="PT Astra Serif" w:eastAsia="Calibri" w:hAnsi="PT Astra Serif"/>
              </w:rPr>
              <w:t>8 (4872) 24-51-04</w:t>
            </w:r>
          </w:p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eastAsia="Calibri" w:hAnsi="PT Astra Serif"/>
              </w:rPr>
              <w:t>(доб. 45-14)</w:t>
            </w:r>
          </w:p>
        </w:tc>
      </w:tr>
      <w:tr w:rsidR="00611FFE" w:rsidRPr="00D93B4E" w:rsidTr="005503AF"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</w:rPr>
              <w:t>10.00-13.00</w:t>
            </w:r>
          </w:p>
        </w:tc>
        <w:tc>
          <w:tcPr>
            <w:tcW w:w="25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</w:rPr>
              <w:t xml:space="preserve">Оказание содействия </w:t>
            </w:r>
          </w:p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</w:rPr>
              <w:t>в трудоустройстве. Вопросы выплаты пособия по безработице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</w:rPr>
              <w:t xml:space="preserve">Малиновская </w:t>
            </w:r>
          </w:p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</w:rPr>
              <w:t xml:space="preserve">Олеся Геннадиевна, </w:t>
            </w:r>
          </w:p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</w:rPr>
              <w:t>главный советник отдела занятости населения департамента труда и занятости населения</w:t>
            </w:r>
            <w:r w:rsidRPr="00AF6A48">
              <w:rPr>
                <w:rFonts w:ascii="PT Astra Serif" w:hAnsi="PT Astra Serif"/>
              </w:rPr>
              <w:t xml:space="preserve"> </w:t>
            </w:r>
            <w:r w:rsidRPr="00AF6A48">
              <w:rPr>
                <w:rFonts w:ascii="PT Astra Serif" w:hAnsi="PT Astra Serif"/>
                <w:color w:val="000000"/>
              </w:rPr>
              <w:t>министерства труда и социальной защиты Тульской области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</w:rPr>
              <w:t xml:space="preserve">г. Тула, </w:t>
            </w:r>
          </w:p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</w:rPr>
              <w:t>ул. Пушкинская, д. 29</w:t>
            </w:r>
          </w:p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</w:rPr>
              <w:t>тел: 8 (8472) 24-52-54</w:t>
            </w:r>
          </w:p>
        </w:tc>
      </w:tr>
      <w:tr w:rsidR="00611FFE" w:rsidRPr="00611FFE" w:rsidTr="005503AF"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</w:rPr>
              <w:t>15.00-17.00</w:t>
            </w:r>
          </w:p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25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</w:rPr>
              <w:t xml:space="preserve">Порядок истребования документов о регистрации актов гражданского состояния с территорий иностранных государств 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</w:rPr>
              <w:t>Рязанова Татьяна Юрьевна, заместитель председателя комитета по делам записи актов гражданского состояния и обеспечению деятельности мировых судей в Тульской области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</w:rPr>
              <w:t>г. Тула,</w:t>
            </w:r>
          </w:p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</w:rPr>
              <w:t>пр. Ленина, д. 2,</w:t>
            </w:r>
          </w:p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</w:rPr>
              <w:t xml:space="preserve">тел: 8 (4782) 24-53-88; </w:t>
            </w:r>
          </w:p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</w:rPr>
              <w:t>24-98-10</w:t>
            </w:r>
          </w:p>
        </w:tc>
      </w:tr>
      <w:tr w:rsidR="00611FFE" w:rsidRPr="00D93B4E" w:rsidTr="00611FFE">
        <w:tc>
          <w:tcPr>
            <w:tcW w:w="10207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1FFE" w:rsidRPr="00AF6A48" w:rsidRDefault="00611FFE" w:rsidP="005503AF">
            <w:pPr>
              <w:spacing w:before="120" w:line="260" w:lineRule="exact"/>
              <w:jc w:val="center"/>
              <w:rPr>
                <w:rFonts w:ascii="PT Astra Serif" w:hAnsi="PT Astra Serif"/>
                <w:b/>
                <w:color w:val="000000"/>
              </w:rPr>
            </w:pPr>
            <w:r w:rsidRPr="00AF6A48">
              <w:rPr>
                <w:rFonts w:ascii="PT Astra Serif" w:hAnsi="PT Astra Serif"/>
                <w:b/>
                <w:color w:val="000000"/>
              </w:rPr>
              <w:t>19 января</w:t>
            </w:r>
          </w:p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b/>
              </w:rPr>
            </w:pPr>
            <w:r w:rsidRPr="00AF6A48">
              <w:rPr>
                <w:rFonts w:ascii="PT Astra Serif" w:hAnsi="PT Astra Serif"/>
                <w:b/>
              </w:rPr>
              <w:t>Личный прием</w:t>
            </w:r>
          </w:p>
        </w:tc>
      </w:tr>
      <w:tr w:rsidR="00611FFE" w:rsidRPr="00D93B4E" w:rsidTr="005503AF"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</w:rPr>
              <w:t>14.00–18.00</w:t>
            </w:r>
          </w:p>
        </w:tc>
        <w:tc>
          <w:tcPr>
            <w:tcW w:w="25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</w:rPr>
              <w:t>Дорожное хозяйство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</w:rPr>
              <w:t xml:space="preserve">Сиунов Игорь Юрьевич, заместитель министра – директор департамента </w:t>
            </w:r>
            <w:r w:rsidRPr="00AF6A48">
              <w:rPr>
                <w:rFonts w:ascii="PT Astra Serif" w:hAnsi="PT Astra Serif"/>
                <w:color w:val="000000"/>
              </w:rPr>
              <w:lastRenderedPageBreak/>
              <w:t>дорожного хозяйства министерства транспорта и дорожного хозяйства Тульской области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</w:rPr>
              <w:lastRenderedPageBreak/>
              <w:t xml:space="preserve">г. Тула, </w:t>
            </w:r>
          </w:p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</w:rPr>
              <w:t>пр. Ленина д. 2,</w:t>
            </w:r>
          </w:p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</w:rPr>
              <w:t>тел: 8 (4872) 30-62-75</w:t>
            </w:r>
          </w:p>
        </w:tc>
      </w:tr>
      <w:tr w:rsidR="00611FFE" w:rsidRPr="00D93B4E" w:rsidTr="00611FFE">
        <w:tc>
          <w:tcPr>
            <w:tcW w:w="10207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b/>
                <w:color w:val="000000"/>
              </w:rPr>
              <w:t>Консультации</w:t>
            </w:r>
          </w:p>
        </w:tc>
      </w:tr>
      <w:tr w:rsidR="00611FFE" w:rsidRPr="00611FFE" w:rsidTr="005503AF"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</w:rPr>
              <w:t>09.00-11.00</w:t>
            </w:r>
          </w:p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25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</w:rPr>
              <w:t xml:space="preserve">О принятии мер </w:t>
            </w:r>
          </w:p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</w:rPr>
              <w:t xml:space="preserve">по фактам выявления нарушения законодательства </w:t>
            </w:r>
          </w:p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</w:rPr>
              <w:t>об охране объектов культурного наследия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</w:rPr>
              <w:t xml:space="preserve">Пономаренко </w:t>
            </w:r>
          </w:p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</w:rPr>
              <w:t xml:space="preserve">Лариса Владимировна, ведущий специалист – эксперт отдела государственного надзора </w:t>
            </w:r>
          </w:p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</w:rPr>
              <w:t>инспекции Тульской области по государственной охране объектов культурного наследия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</w:rPr>
              <w:t xml:space="preserve">г. Тула, </w:t>
            </w:r>
          </w:p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</w:rPr>
              <w:t>пр. Ленина д. 2,</w:t>
            </w:r>
          </w:p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</w:rPr>
              <w:t>тел: 8 (4872) 24-53-82</w:t>
            </w:r>
          </w:p>
        </w:tc>
      </w:tr>
      <w:tr w:rsidR="00611FFE" w:rsidRPr="00611FFE" w:rsidTr="005503AF"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</w:rPr>
              <w:t>11.00-13.00</w:t>
            </w:r>
          </w:p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25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</w:rPr>
              <w:t>Благоустройство придомовых территорий в рамках программы «Формирование современной городской среды в Тульской области»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</w:rPr>
              <w:t>Фрай Анна Витальевна, начальник отдела городской среды ГКУ ТО «Жилкомреформа»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</w:rPr>
              <w:t xml:space="preserve">г. Тула, </w:t>
            </w:r>
          </w:p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</w:rPr>
              <w:t xml:space="preserve">пр. Ленина, д. 2, </w:t>
            </w:r>
          </w:p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</w:rPr>
              <w:t xml:space="preserve">тел: (4872) 24-53-71 </w:t>
            </w:r>
          </w:p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</w:rPr>
              <w:t>(доб. 33-03)</w:t>
            </w:r>
          </w:p>
        </w:tc>
      </w:tr>
      <w:tr w:rsidR="00611FFE" w:rsidRPr="00D93B4E" w:rsidTr="005503AF"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1FFE" w:rsidRPr="00AF6A48" w:rsidRDefault="00611FFE" w:rsidP="005503AF">
            <w:pPr>
              <w:spacing w:line="260" w:lineRule="exact"/>
              <w:contextualSpacing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</w:rPr>
              <w:t>14.00-16.00</w:t>
            </w:r>
          </w:p>
        </w:tc>
        <w:tc>
          <w:tcPr>
            <w:tcW w:w="25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</w:rPr>
              <w:t>Вопросы создания и содержания контейнерных площадок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</w:rPr>
              <w:t xml:space="preserve">Тарасова </w:t>
            </w:r>
          </w:p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</w:rPr>
              <w:t>Евгения Константиновна, начальник отдела разрешительной деятельности и обращения с отходами департамента контроля и надзора в сфере экологии и природопользования министерства природных ресурсов и экологии Тульской области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</w:rPr>
            </w:pPr>
            <w:r w:rsidRPr="00AF6A48">
              <w:rPr>
                <w:rFonts w:ascii="PT Astra Serif" w:hAnsi="PT Astra Serif"/>
              </w:rPr>
              <w:t>г. Тула,</w:t>
            </w:r>
          </w:p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</w:rPr>
            </w:pPr>
            <w:r w:rsidRPr="00AF6A48">
              <w:rPr>
                <w:rFonts w:ascii="PT Astra Serif" w:hAnsi="PT Astra Serif"/>
              </w:rPr>
              <w:t xml:space="preserve">ул. Оборонная, д. 114а, </w:t>
            </w:r>
          </w:p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</w:rPr>
            </w:pPr>
            <w:r w:rsidRPr="00AF6A48">
              <w:rPr>
                <w:rFonts w:ascii="PT Astra Serif" w:hAnsi="PT Astra Serif"/>
              </w:rPr>
              <w:t>тел: 8 (4872) 24-51-80</w:t>
            </w:r>
          </w:p>
        </w:tc>
      </w:tr>
      <w:tr w:rsidR="00611FFE" w:rsidRPr="00D93B4E" w:rsidTr="005503AF"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</w:rPr>
              <w:t>14.00-17.00</w:t>
            </w:r>
          </w:p>
        </w:tc>
        <w:tc>
          <w:tcPr>
            <w:tcW w:w="25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</w:rPr>
            </w:pPr>
            <w:r w:rsidRPr="00AF6A48">
              <w:rPr>
                <w:rFonts w:ascii="PT Astra Serif" w:hAnsi="PT Astra Serif"/>
              </w:rPr>
              <w:t>Перераспределение земельных участков и предоставление земельных участков под объектами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6A48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</w:rPr>
            </w:pPr>
            <w:r w:rsidRPr="00AF6A48">
              <w:rPr>
                <w:rFonts w:ascii="PT Astra Serif" w:hAnsi="PT Astra Serif"/>
              </w:rPr>
              <w:t xml:space="preserve">Казенный </w:t>
            </w:r>
          </w:p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</w:rPr>
            </w:pPr>
            <w:r w:rsidRPr="00AF6A48">
              <w:rPr>
                <w:rFonts w:ascii="PT Astra Serif" w:hAnsi="PT Astra Serif"/>
              </w:rPr>
              <w:t>Игорь Васильевич, заместитель министра имущественных и земельных отношений Тульской области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</w:rPr>
              <w:t xml:space="preserve">г. Тула, </w:t>
            </w:r>
          </w:p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</w:rPr>
            </w:pPr>
            <w:r w:rsidRPr="00AF6A48">
              <w:rPr>
                <w:rFonts w:ascii="PT Astra Serif" w:hAnsi="PT Astra Serif"/>
              </w:rPr>
              <w:t xml:space="preserve">ул. Жаворонкова, д.2, </w:t>
            </w:r>
          </w:p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</w:rPr>
            </w:pPr>
            <w:r w:rsidRPr="00AF6A48">
              <w:rPr>
                <w:rFonts w:ascii="PT Astra Serif" w:hAnsi="PT Astra Serif"/>
              </w:rPr>
              <w:t>тел: 8 (4872) 24-53-90</w:t>
            </w:r>
          </w:p>
        </w:tc>
      </w:tr>
      <w:tr w:rsidR="00611FFE" w:rsidRPr="00D93B4E" w:rsidTr="00611FFE">
        <w:tc>
          <w:tcPr>
            <w:tcW w:w="10207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1FFE" w:rsidRPr="00AF6A48" w:rsidRDefault="00611FFE" w:rsidP="005503AF">
            <w:pPr>
              <w:spacing w:before="120" w:line="260" w:lineRule="exact"/>
              <w:jc w:val="center"/>
              <w:rPr>
                <w:rFonts w:ascii="PT Astra Serif" w:hAnsi="PT Astra Serif"/>
                <w:b/>
                <w:color w:val="000000"/>
              </w:rPr>
            </w:pPr>
            <w:r w:rsidRPr="00AF6A48">
              <w:rPr>
                <w:rFonts w:ascii="PT Astra Serif" w:hAnsi="PT Astra Serif"/>
                <w:b/>
                <w:color w:val="000000"/>
              </w:rPr>
              <w:t>20 января</w:t>
            </w:r>
          </w:p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b/>
                <w:color w:val="000000"/>
              </w:rPr>
            </w:pPr>
            <w:r w:rsidRPr="00AF6A48">
              <w:rPr>
                <w:rFonts w:ascii="PT Astra Serif" w:hAnsi="PT Astra Serif"/>
                <w:b/>
                <w:color w:val="000000"/>
              </w:rPr>
              <w:t>Личный прием</w:t>
            </w:r>
          </w:p>
        </w:tc>
      </w:tr>
      <w:tr w:rsidR="00611FFE" w:rsidRPr="00611FFE" w:rsidTr="005503AF"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</w:rPr>
              <w:t>10.00-14.00</w:t>
            </w:r>
          </w:p>
        </w:tc>
        <w:tc>
          <w:tcPr>
            <w:tcW w:w="25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</w:rPr>
              <w:t>Имущественные и земельные отношения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6A48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</w:rPr>
              <w:t xml:space="preserve">Пантелеев </w:t>
            </w:r>
          </w:p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</w:rPr>
              <w:t xml:space="preserve">Михаил Юрьевич, </w:t>
            </w:r>
          </w:p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</w:rPr>
              <w:t>министр имущественных и земельных отношений Тульской области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</w:rPr>
              <w:t xml:space="preserve">г. Тула, </w:t>
            </w:r>
          </w:p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</w:rPr>
              <w:t xml:space="preserve">пр. Ленина, д. 2, </w:t>
            </w:r>
          </w:p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</w:rPr>
              <w:t>тел: 8 (4872) 30-62-75</w:t>
            </w:r>
          </w:p>
        </w:tc>
      </w:tr>
      <w:tr w:rsidR="00611FFE" w:rsidRPr="00D93B4E" w:rsidTr="00611FFE">
        <w:tc>
          <w:tcPr>
            <w:tcW w:w="10207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</w:rPr>
            </w:pPr>
            <w:r w:rsidRPr="00AF6A48">
              <w:rPr>
                <w:rFonts w:ascii="PT Astra Serif" w:hAnsi="PT Astra Serif"/>
                <w:b/>
                <w:color w:val="000000"/>
              </w:rPr>
              <w:t>Консультации</w:t>
            </w:r>
          </w:p>
        </w:tc>
      </w:tr>
      <w:tr w:rsidR="00611FFE" w:rsidRPr="00611FFE" w:rsidTr="005503AF"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</w:rPr>
              <w:t>14.00-16.00</w:t>
            </w:r>
          </w:p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25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</w:rPr>
              <w:t>Порядок начисления оплаты за ЖКУ</w:t>
            </w:r>
          </w:p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03AF" w:rsidRPr="00AF6A48" w:rsidRDefault="00611FFE" w:rsidP="009B5C67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</w:rPr>
              <w:t xml:space="preserve">Галкина </w:t>
            </w:r>
          </w:p>
          <w:p w:rsidR="00611FFE" w:rsidRPr="00AF6A48" w:rsidRDefault="00611FFE" w:rsidP="009B5C67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</w:rPr>
              <w:t>Светлана Алексеевна</w:t>
            </w:r>
          </w:p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</w:rPr>
              <w:t>старший государственный инспектор государственной жилищной инспекции Тульской области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</w:rPr>
              <w:t xml:space="preserve">г. Тула, </w:t>
            </w:r>
          </w:p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</w:rPr>
              <w:t>пр. Ленина, д. 2</w:t>
            </w:r>
          </w:p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</w:rPr>
              <w:t>тел: 8 (4872) 24-51-60</w:t>
            </w:r>
          </w:p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</w:p>
        </w:tc>
      </w:tr>
      <w:tr w:rsidR="00611FFE" w:rsidRPr="00611FFE" w:rsidTr="005503A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</w:rPr>
              <w:lastRenderedPageBreak/>
              <w:t>16.00-18.00</w:t>
            </w:r>
          </w:p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eastAsia="Calibri" w:hAnsi="PT Astra Serif"/>
                <w:color w:val="FF0000"/>
              </w:rPr>
            </w:pP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eastAsia="Calibri" w:hAnsi="PT Astra Serif"/>
                <w:color w:val="000000"/>
              </w:rPr>
            </w:pPr>
            <w:r w:rsidRPr="00AF6A48">
              <w:rPr>
                <w:rFonts w:ascii="PT Astra Serif" w:eastAsia="Calibri" w:hAnsi="PT Astra Serif"/>
                <w:color w:val="000000"/>
              </w:rPr>
              <w:t>Подача заявок на участие в массовых соревнованиях «Лыжня России 2021»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03AF" w:rsidRPr="00AF6A48" w:rsidRDefault="00611FFE" w:rsidP="005503AF">
            <w:pPr>
              <w:spacing w:line="260" w:lineRule="exact"/>
              <w:jc w:val="center"/>
              <w:rPr>
                <w:rFonts w:ascii="PT Astra Serif" w:eastAsia="Calibri" w:hAnsi="PT Astra Serif"/>
                <w:color w:val="000000"/>
              </w:rPr>
            </w:pPr>
            <w:r w:rsidRPr="00AF6A48">
              <w:rPr>
                <w:rFonts w:ascii="PT Astra Serif" w:eastAsia="Calibri" w:hAnsi="PT Astra Serif"/>
                <w:color w:val="000000"/>
              </w:rPr>
              <w:t xml:space="preserve">Русаков </w:t>
            </w:r>
          </w:p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eastAsia="Calibri" w:hAnsi="PT Astra Serif"/>
                <w:color w:val="000000"/>
              </w:rPr>
            </w:pPr>
            <w:r w:rsidRPr="00AF6A48">
              <w:rPr>
                <w:rFonts w:ascii="PT Astra Serif" w:eastAsia="Calibri" w:hAnsi="PT Astra Serif"/>
                <w:color w:val="000000"/>
              </w:rPr>
              <w:t>Александр Юрьевич,</w:t>
            </w:r>
          </w:p>
          <w:p w:rsidR="00611FFE" w:rsidRPr="00AF6A48" w:rsidRDefault="00611FFE" w:rsidP="005503AF">
            <w:pPr>
              <w:autoSpaceDE w:val="0"/>
              <w:autoSpaceDN w:val="0"/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</w:rPr>
              <w:t>референт отдела физической культуры и спорта министерства спорта Тульской области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</w:rPr>
              <w:t>г. Тула,</w:t>
            </w:r>
          </w:p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</w:rPr>
              <w:t>пр. Ленина, д. 2,</w:t>
            </w:r>
          </w:p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eastAsia="Calibri" w:hAnsi="PT Astra Serif"/>
                <w:color w:val="000000"/>
              </w:rPr>
            </w:pPr>
            <w:r w:rsidRPr="00AF6A48">
              <w:rPr>
                <w:rFonts w:ascii="PT Astra Serif" w:eastAsia="Calibri" w:hAnsi="PT Astra Serif"/>
                <w:color w:val="000000"/>
              </w:rPr>
              <w:t xml:space="preserve">тел: </w:t>
            </w:r>
            <w:r w:rsidRPr="00AF6A48">
              <w:rPr>
                <w:rFonts w:ascii="PT Astra Serif" w:hAnsi="PT Astra Serif"/>
                <w:color w:val="000000"/>
              </w:rPr>
              <w:t>8 (4872)</w:t>
            </w:r>
            <w:r w:rsidRPr="00AF6A48">
              <w:rPr>
                <w:rFonts w:ascii="PT Astra Serif" w:eastAsia="Calibri" w:hAnsi="PT Astra Serif"/>
                <w:color w:val="000000"/>
              </w:rPr>
              <w:t xml:space="preserve"> 24-98-34</w:t>
            </w:r>
          </w:p>
        </w:tc>
      </w:tr>
      <w:tr w:rsidR="00611FFE" w:rsidRPr="00D93B4E" w:rsidTr="005503AF"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</w:rPr>
              <w:t>10.00-13.00</w:t>
            </w:r>
          </w:p>
        </w:tc>
        <w:tc>
          <w:tcPr>
            <w:tcW w:w="25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</w:rPr>
              <w:t xml:space="preserve">Оказание государственной социальной помощи, </w:t>
            </w:r>
          </w:p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</w:rPr>
              <w:t>в том числе на основе социального контракта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03AF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</w:rPr>
            </w:pPr>
            <w:r w:rsidRPr="00AF6A48">
              <w:rPr>
                <w:rFonts w:ascii="PT Astra Serif" w:hAnsi="PT Astra Serif"/>
              </w:rPr>
              <w:t xml:space="preserve">Балашова </w:t>
            </w:r>
          </w:p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</w:rPr>
            </w:pPr>
            <w:r w:rsidRPr="00AF6A48">
              <w:rPr>
                <w:rFonts w:ascii="PT Astra Serif" w:hAnsi="PT Astra Serif"/>
              </w:rPr>
              <w:t>Виктория Юрьевна, начальник отдела по вопросам предоставления мер социальной поддержки департамента по работе с пожилыми гражданами, ветеранами, инвалидами министерства труда и социальной защиты Тульской области</w:t>
            </w:r>
          </w:p>
        </w:tc>
        <w:tc>
          <w:tcPr>
            <w:tcW w:w="295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</w:rPr>
              <w:t xml:space="preserve">г. Тула, </w:t>
            </w:r>
          </w:p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</w:rPr>
              <w:t>ул. Пушкинская, д. 29</w:t>
            </w:r>
          </w:p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</w:rPr>
              <w:t>тел: 8 (8472)24-52-54</w:t>
            </w:r>
          </w:p>
        </w:tc>
      </w:tr>
      <w:tr w:rsidR="00611FFE" w:rsidRPr="00D93B4E" w:rsidTr="005503AF"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</w:rPr>
              <w:t>14.00-16.00</w:t>
            </w:r>
          </w:p>
        </w:tc>
        <w:tc>
          <w:tcPr>
            <w:tcW w:w="25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</w:rPr>
              <w:t>Организация питания обучающихся в общеобразовательных учреждениях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03AF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</w:rPr>
              <w:t xml:space="preserve"> Лунина </w:t>
            </w:r>
          </w:p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</w:rPr>
              <w:t>Людмила Борисовна,</w:t>
            </w:r>
          </w:p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</w:rPr>
              <w:t>главный консультант отдела развития дошкольного, общего, дополнительного образования и воспитания департамента образования министерства образования Тульской области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</w:rPr>
              <w:t xml:space="preserve">г. Тула, </w:t>
            </w:r>
          </w:p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</w:rPr>
              <w:t xml:space="preserve">ул. Оружейная, д.5 </w:t>
            </w:r>
          </w:p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</w:rPr>
              <w:t>тел: 8 (4872) 56-38-20</w:t>
            </w:r>
          </w:p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</w:p>
        </w:tc>
      </w:tr>
      <w:tr w:rsidR="00611FFE" w:rsidRPr="00D93B4E" w:rsidTr="00611FFE">
        <w:tc>
          <w:tcPr>
            <w:tcW w:w="10207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b/>
                <w:color w:val="000000"/>
              </w:rPr>
            </w:pPr>
            <w:r w:rsidRPr="00AF6A48">
              <w:rPr>
                <w:rFonts w:ascii="PT Astra Serif" w:hAnsi="PT Astra Serif"/>
                <w:b/>
                <w:color w:val="000000"/>
              </w:rPr>
              <w:t>Прямой эфир</w:t>
            </w:r>
          </w:p>
        </w:tc>
      </w:tr>
      <w:tr w:rsidR="00611FFE" w:rsidRPr="00611FFE" w:rsidTr="005503AF"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</w:rPr>
              <w:t>12.00</w:t>
            </w:r>
          </w:p>
        </w:tc>
        <w:tc>
          <w:tcPr>
            <w:tcW w:w="25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</w:rPr>
              <w:t xml:space="preserve">Об образовании в Тульской области 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</w:rPr>
              <w:t xml:space="preserve">Шевелева </w:t>
            </w:r>
          </w:p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</w:rPr>
              <w:t>Алевтина Александровна,</w:t>
            </w:r>
          </w:p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</w:rPr>
              <w:t>министр образования Тульской области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  <w:lang w:val="en-US"/>
              </w:rPr>
              <w:t>https</w:t>
            </w:r>
            <w:r w:rsidRPr="00AF6A48">
              <w:rPr>
                <w:rFonts w:ascii="PT Astra Serif" w:hAnsi="PT Astra Serif"/>
                <w:color w:val="000000"/>
              </w:rPr>
              <w:t>://vk.com/tularegion71</w:t>
            </w:r>
          </w:p>
        </w:tc>
      </w:tr>
      <w:tr w:rsidR="00611FFE" w:rsidRPr="00611FFE" w:rsidTr="005503AF"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</w:rPr>
              <w:t>12.00</w:t>
            </w:r>
          </w:p>
        </w:tc>
        <w:tc>
          <w:tcPr>
            <w:tcW w:w="25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1FFE" w:rsidRPr="00AF6A48" w:rsidRDefault="00611FFE" w:rsidP="005503AF">
            <w:pPr>
              <w:spacing w:after="60"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 w:cs="Arial"/>
                <w:color w:val="000000"/>
              </w:rPr>
              <w:t>Профилактика алкогольной зависимости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 w:cs="Arial"/>
                <w:color w:val="000000"/>
              </w:rPr>
            </w:pPr>
            <w:r w:rsidRPr="00AF6A48">
              <w:rPr>
                <w:rFonts w:ascii="PT Astra Serif" w:hAnsi="PT Astra Serif" w:cs="Arial"/>
                <w:color w:val="000000"/>
              </w:rPr>
              <w:t xml:space="preserve">Арямкина </w:t>
            </w:r>
          </w:p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 w:cs="Arial"/>
                <w:color w:val="000000"/>
              </w:rPr>
            </w:pPr>
            <w:r w:rsidRPr="00AF6A48">
              <w:rPr>
                <w:rFonts w:ascii="PT Astra Serif" w:hAnsi="PT Astra Serif" w:cs="Arial"/>
                <w:color w:val="000000"/>
              </w:rPr>
              <w:t>Ирина Владимировна,</w:t>
            </w:r>
          </w:p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 w:cs="Arial"/>
                <w:color w:val="000000"/>
              </w:rPr>
              <w:t>врач психиатр-нарколог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1FFE" w:rsidRPr="00AF6A48" w:rsidRDefault="00D74681" w:rsidP="005503AF">
            <w:pPr>
              <w:spacing w:line="260" w:lineRule="exact"/>
              <w:jc w:val="center"/>
              <w:rPr>
                <w:rFonts w:ascii="PT Astra Serif" w:hAnsi="PT Astra Serif" w:cs="Arial"/>
                <w:color w:val="000000"/>
              </w:rPr>
            </w:pPr>
            <w:hyperlink r:id="rId9" w:history="1">
              <w:r w:rsidR="00611FFE" w:rsidRPr="00AF6A48">
                <w:rPr>
                  <w:rStyle w:val="a8"/>
                  <w:rFonts w:ascii="PT Astra Serif" w:hAnsi="PT Astra Serif"/>
                  <w:color w:val="000000"/>
                  <w:u w:val="none"/>
                </w:rPr>
                <w:t>https://vk.com/minzdrav71</w:t>
              </w:r>
            </w:hyperlink>
          </w:p>
        </w:tc>
      </w:tr>
      <w:tr w:rsidR="00611FFE" w:rsidRPr="00D93B4E" w:rsidTr="00611FFE">
        <w:tc>
          <w:tcPr>
            <w:tcW w:w="10207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1FFE" w:rsidRPr="00AF6A48" w:rsidRDefault="00611FFE" w:rsidP="005503AF">
            <w:pPr>
              <w:spacing w:before="120" w:line="260" w:lineRule="exact"/>
              <w:jc w:val="center"/>
              <w:rPr>
                <w:rFonts w:ascii="PT Astra Serif" w:hAnsi="PT Astra Serif"/>
                <w:b/>
                <w:color w:val="000000"/>
              </w:rPr>
            </w:pPr>
            <w:r w:rsidRPr="00AF6A48">
              <w:rPr>
                <w:rFonts w:ascii="PT Astra Serif" w:hAnsi="PT Astra Serif"/>
                <w:b/>
                <w:color w:val="000000"/>
              </w:rPr>
              <w:t>21 января</w:t>
            </w:r>
          </w:p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b/>
                <w:color w:val="000000"/>
              </w:rPr>
            </w:pPr>
            <w:r w:rsidRPr="00AF6A48">
              <w:rPr>
                <w:rFonts w:ascii="PT Astra Serif" w:hAnsi="PT Astra Serif"/>
                <w:b/>
                <w:color w:val="000000"/>
              </w:rPr>
              <w:t>Личный прием</w:t>
            </w:r>
          </w:p>
        </w:tc>
      </w:tr>
      <w:tr w:rsidR="00611FFE" w:rsidRPr="00611FFE" w:rsidTr="005503AF"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1FFE" w:rsidRPr="00AF6A48" w:rsidRDefault="00611FFE" w:rsidP="005503AF">
            <w:pPr>
              <w:spacing w:line="260" w:lineRule="exact"/>
              <w:contextualSpacing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</w:rPr>
              <w:t>14.00-18.00</w:t>
            </w:r>
          </w:p>
        </w:tc>
        <w:tc>
          <w:tcPr>
            <w:tcW w:w="25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1FFE" w:rsidRPr="00AF6A48" w:rsidRDefault="00611FFE" w:rsidP="005503AF">
            <w:pPr>
              <w:spacing w:line="260" w:lineRule="exact"/>
              <w:contextualSpacing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</w:rPr>
              <w:t>Здравоохранение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1FFE" w:rsidRPr="00AF6A48" w:rsidRDefault="00611FFE" w:rsidP="005503AF">
            <w:pPr>
              <w:spacing w:line="260" w:lineRule="exact"/>
              <w:contextualSpacing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</w:rPr>
              <w:t xml:space="preserve">Малишевский </w:t>
            </w:r>
            <w:r w:rsidRPr="00AF6A48">
              <w:rPr>
                <w:rFonts w:ascii="PT Astra Serif" w:hAnsi="PT Astra Serif"/>
                <w:color w:val="000000"/>
              </w:rPr>
              <w:br/>
              <w:t xml:space="preserve">Михаил Владимирович, заместитель министра здравоохранения </w:t>
            </w:r>
            <w:r w:rsidRPr="00AF6A48">
              <w:rPr>
                <w:rFonts w:ascii="PT Astra Serif" w:hAnsi="PT Astra Serif"/>
                <w:color w:val="000000"/>
              </w:rPr>
              <w:br/>
              <w:t>Тульской области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1FFE" w:rsidRPr="00AF6A48" w:rsidRDefault="00611FFE" w:rsidP="005503AF">
            <w:pPr>
              <w:pStyle w:val="Default"/>
              <w:spacing w:line="260" w:lineRule="exact"/>
              <w:contextualSpacing/>
              <w:jc w:val="center"/>
            </w:pPr>
            <w:r w:rsidRPr="00AF6A48">
              <w:t xml:space="preserve">г. Тула, </w:t>
            </w:r>
            <w:r w:rsidRPr="00AF6A48">
              <w:br/>
              <w:t xml:space="preserve">пр. Ленина, д. 2, </w:t>
            </w:r>
          </w:p>
          <w:p w:rsidR="00611FFE" w:rsidRPr="00AF6A48" w:rsidRDefault="00611FFE" w:rsidP="005503AF">
            <w:pPr>
              <w:pStyle w:val="Default"/>
              <w:spacing w:line="260" w:lineRule="exact"/>
              <w:contextualSpacing/>
              <w:jc w:val="center"/>
            </w:pPr>
            <w:r w:rsidRPr="00AF6A48">
              <w:t>тел: 8 (4872) 30-62-75</w:t>
            </w:r>
          </w:p>
          <w:p w:rsidR="00611FFE" w:rsidRPr="00AF6A48" w:rsidRDefault="00611FFE" w:rsidP="005503AF">
            <w:pPr>
              <w:pStyle w:val="Default"/>
              <w:spacing w:line="260" w:lineRule="exact"/>
              <w:contextualSpacing/>
              <w:jc w:val="center"/>
            </w:pPr>
          </w:p>
          <w:p w:rsidR="00611FFE" w:rsidRPr="00AF6A48" w:rsidRDefault="00611FFE" w:rsidP="005503AF">
            <w:pPr>
              <w:spacing w:line="260" w:lineRule="exact"/>
              <w:contextualSpacing/>
              <w:jc w:val="center"/>
              <w:rPr>
                <w:rFonts w:ascii="PT Astra Serif" w:hAnsi="PT Astra Serif"/>
                <w:color w:val="000000"/>
              </w:rPr>
            </w:pPr>
          </w:p>
        </w:tc>
      </w:tr>
      <w:tr w:rsidR="00611FFE" w:rsidRPr="00D93B4E" w:rsidTr="00611FFE">
        <w:tc>
          <w:tcPr>
            <w:tcW w:w="10207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</w:rPr>
            </w:pPr>
            <w:r w:rsidRPr="00AF6A48">
              <w:rPr>
                <w:rFonts w:ascii="PT Astra Serif" w:hAnsi="PT Astra Serif"/>
                <w:b/>
                <w:color w:val="000000"/>
              </w:rPr>
              <w:t>Консультации</w:t>
            </w:r>
          </w:p>
        </w:tc>
      </w:tr>
      <w:tr w:rsidR="00611FFE" w:rsidRPr="00D93B4E" w:rsidTr="005503AF"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eastAsia="Calibri" w:hAnsi="PT Astra Serif"/>
                <w:color w:val="000000"/>
                <w:lang w:eastAsia="en-US"/>
              </w:rPr>
            </w:pPr>
            <w:r w:rsidRPr="00AF6A48">
              <w:rPr>
                <w:rFonts w:ascii="PT Astra Serif" w:eastAsia="Calibri" w:hAnsi="PT Astra Serif"/>
                <w:color w:val="000000"/>
                <w:lang w:eastAsia="en-US"/>
              </w:rPr>
              <w:t>09.00–11.00</w:t>
            </w:r>
          </w:p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eastAsia="Calibri" w:hAnsi="PT Astra Serif"/>
                <w:color w:val="FF0000"/>
                <w:lang w:eastAsia="en-US"/>
              </w:rPr>
            </w:pPr>
          </w:p>
        </w:tc>
        <w:tc>
          <w:tcPr>
            <w:tcW w:w="25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eastAsia="Calibri" w:hAnsi="PT Astra Serif"/>
                <w:color w:val="000000"/>
                <w:lang w:eastAsia="en-US"/>
              </w:rPr>
            </w:pPr>
            <w:r w:rsidRPr="00AF6A48">
              <w:rPr>
                <w:rFonts w:ascii="PT Astra Serif" w:eastAsia="Calibri" w:hAnsi="PT Astra Serif"/>
                <w:color w:val="000000"/>
                <w:lang w:eastAsia="en-US"/>
              </w:rPr>
              <w:t>О туристических продуктах Тульской области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eastAsia="Calibri" w:hAnsi="PT Astra Serif"/>
                <w:color w:val="000000"/>
                <w:lang w:eastAsia="en-US"/>
              </w:rPr>
            </w:pPr>
            <w:r w:rsidRPr="00AF6A48">
              <w:rPr>
                <w:rFonts w:ascii="PT Astra Serif" w:eastAsia="Calibri" w:hAnsi="PT Astra Serif"/>
                <w:color w:val="000000"/>
                <w:lang w:eastAsia="en-US"/>
              </w:rPr>
              <w:t xml:space="preserve">Мартынова </w:t>
            </w:r>
          </w:p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eastAsia="Calibri" w:hAnsi="PT Astra Serif"/>
                <w:color w:val="000000"/>
                <w:lang w:eastAsia="en-US"/>
              </w:rPr>
            </w:pPr>
            <w:r w:rsidRPr="00AF6A48">
              <w:rPr>
                <w:rFonts w:ascii="PT Astra Serif" w:eastAsia="Calibri" w:hAnsi="PT Astra Serif"/>
                <w:color w:val="000000"/>
                <w:lang w:eastAsia="en-US"/>
              </w:rPr>
              <w:t>Елена Георгиевна, заместитель председателя комитета Тульской области по развитию туризма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</w:rPr>
              <w:t xml:space="preserve">г. Тула, </w:t>
            </w:r>
          </w:p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eastAsia="Calibri" w:hAnsi="PT Astra Serif"/>
                <w:color w:val="000000"/>
                <w:lang w:eastAsia="en-US"/>
              </w:rPr>
            </w:pPr>
            <w:r w:rsidRPr="00AF6A48">
              <w:rPr>
                <w:rFonts w:ascii="PT Astra Serif" w:eastAsia="Calibri" w:hAnsi="PT Astra Serif"/>
                <w:color w:val="000000"/>
                <w:lang w:eastAsia="en-US"/>
              </w:rPr>
              <w:t>пр. Ленина, д. 2</w:t>
            </w:r>
          </w:p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eastAsia="Calibri" w:hAnsi="PT Astra Serif"/>
                <w:color w:val="000000"/>
                <w:lang w:eastAsia="en-US"/>
              </w:rPr>
            </w:pPr>
            <w:r w:rsidRPr="00AF6A48">
              <w:rPr>
                <w:rFonts w:ascii="PT Astra Serif" w:eastAsia="Calibri" w:hAnsi="PT Astra Serif"/>
                <w:color w:val="000000"/>
                <w:lang w:eastAsia="en-US"/>
              </w:rPr>
              <w:t>тел: 8 (4872) 24-98-60</w:t>
            </w:r>
          </w:p>
        </w:tc>
      </w:tr>
      <w:tr w:rsidR="00611FFE" w:rsidRPr="00D93B4E" w:rsidTr="005503AF"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</w:rPr>
              <w:t>10.00-12.00</w:t>
            </w:r>
          </w:p>
        </w:tc>
        <w:tc>
          <w:tcPr>
            <w:tcW w:w="25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</w:rPr>
              <w:t>Профилактика туберкулеза животных на территории Тульской области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</w:rPr>
              <w:t xml:space="preserve">Грачева </w:t>
            </w:r>
          </w:p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</w:rPr>
              <w:t>Марина Александровна,</w:t>
            </w:r>
          </w:p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</w:rPr>
              <w:t>начальник отдела организации проведения противоэпизоотических мероприятий комитета ветеринарии Тульской области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</w:rPr>
              <w:t xml:space="preserve">г. Тула, </w:t>
            </w:r>
          </w:p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</w:rPr>
              <w:t>ул. Оборонная, д. 114а</w:t>
            </w:r>
          </w:p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</w:rPr>
              <w:t xml:space="preserve">тел: 8 (4872) 31-11-13 </w:t>
            </w:r>
          </w:p>
        </w:tc>
      </w:tr>
      <w:tr w:rsidR="00611FFE" w:rsidRPr="00D93B4E" w:rsidTr="005503AF"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</w:rPr>
              <w:lastRenderedPageBreak/>
              <w:t>10.00-12.00</w:t>
            </w:r>
          </w:p>
        </w:tc>
        <w:tc>
          <w:tcPr>
            <w:tcW w:w="25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</w:rPr>
              <w:t xml:space="preserve">Заработная плата и социальные выплаты в образовательных организациях 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</w:rPr>
              <w:t xml:space="preserve">Картавцева </w:t>
            </w:r>
          </w:p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</w:rPr>
              <w:t>Валентина Никитична,</w:t>
            </w:r>
          </w:p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</w:rPr>
              <w:t>главный консультант отдела финансирования, бухгалтерского учета, отчетности и контроля департамента финансирования, бухгалтерского учета, отчетности и контроля министерства образования Тульской области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</w:rPr>
              <w:t xml:space="preserve">г. Тула, </w:t>
            </w:r>
          </w:p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</w:rPr>
              <w:t xml:space="preserve">ул. Оружейная, д.5 </w:t>
            </w:r>
          </w:p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</w:rPr>
              <w:t>тел: 8 (4872) 56-38-20</w:t>
            </w:r>
          </w:p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</w:p>
        </w:tc>
      </w:tr>
      <w:tr w:rsidR="00611FFE" w:rsidRPr="00D93B4E" w:rsidTr="005503AF"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1FFE" w:rsidRPr="00AF6A48" w:rsidRDefault="00611FFE" w:rsidP="005503AF">
            <w:pPr>
              <w:spacing w:line="260" w:lineRule="exact"/>
              <w:contextualSpacing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</w:rPr>
              <w:t>14.00-16.00</w:t>
            </w:r>
          </w:p>
        </w:tc>
        <w:tc>
          <w:tcPr>
            <w:tcW w:w="25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</w:rPr>
            </w:pPr>
            <w:r w:rsidRPr="00AF6A48">
              <w:rPr>
                <w:rFonts w:ascii="PT Astra Serif" w:hAnsi="PT Astra Serif"/>
              </w:rPr>
              <w:t>Выдача и аннулирование охотничьих билетов единого федерального образца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</w:rPr>
            </w:pPr>
            <w:r w:rsidRPr="00AF6A48">
              <w:rPr>
                <w:rFonts w:ascii="PT Astra Serif" w:hAnsi="PT Astra Serif"/>
              </w:rPr>
              <w:t xml:space="preserve">Котов Михаил Николаевич, начальник отдела </w:t>
            </w:r>
            <w:r w:rsidRPr="00AF6A48">
              <w:rPr>
                <w:rFonts w:ascii="PT Astra Serif" w:hAnsi="PT Astra Serif"/>
                <w:color w:val="000000"/>
              </w:rPr>
              <w:t xml:space="preserve">по охране, контролю и регулированию использования объектов животного мира и среды их обитания департамента охотничьего хозяйства </w:t>
            </w:r>
            <w:r w:rsidRPr="00AF6A48">
              <w:rPr>
                <w:rFonts w:ascii="PT Astra Serif" w:hAnsi="PT Astra Serif"/>
              </w:rPr>
              <w:t>министерства природных ресурсов и экологии Тульской области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</w:rPr>
            </w:pPr>
            <w:r w:rsidRPr="00AF6A48">
              <w:rPr>
                <w:rFonts w:ascii="PT Astra Serif" w:hAnsi="PT Astra Serif"/>
              </w:rPr>
              <w:t>г. Тула,</w:t>
            </w:r>
          </w:p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</w:rPr>
            </w:pPr>
            <w:r w:rsidRPr="00AF6A48">
              <w:rPr>
                <w:rFonts w:ascii="PT Astra Serif" w:hAnsi="PT Astra Serif"/>
              </w:rPr>
              <w:t xml:space="preserve">ул. Оборонная, д. 114а, </w:t>
            </w:r>
          </w:p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</w:rPr>
            </w:pPr>
            <w:r w:rsidRPr="00AF6A48">
              <w:rPr>
                <w:rFonts w:ascii="PT Astra Serif" w:hAnsi="PT Astra Serif"/>
              </w:rPr>
              <w:t>тел: 8 (4872) 24-51-80</w:t>
            </w:r>
          </w:p>
        </w:tc>
      </w:tr>
      <w:tr w:rsidR="00611FFE" w:rsidRPr="00D93B4E" w:rsidTr="00611FFE">
        <w:tc>
          <w:tcPr>
            <w:tcW w:w="10207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1FFE" w:rsidRPr="00AF6A48" w:rsidRDefault="00611FFE" w:rsidP="005503AF">
            <w:pPr>
              <w:spacing w:before="120" w:line="260" w:lineRule="exact"/>
              <w:jc w:val="center"/>
              <w:rPr>
                <w:rFonts w:ascii="PT Astra Serif" w:hAnsi="PT Astra Serif"/>
                <w:b/>
                <w:color w:val="000000"/>
              </w:rPr>
            </w:pPr>
            <w:r w:rsidRPr="00AF6A48">
              <w:rPr>
                <w:rFonts w:ascii="PT Astra Serif" w:hAnsi="PT Astra Serif"/>
                <w:b/>
                <w:color w:val="000000"/>
              </w:rPr>
              <w:t>22 января</w:t>
            </w:r>
          </w:p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b/>
                <w:color w:val="000000"/>
              </w:rPr>
            </w:pPr>
            <w:r w:rsidRPr="00AF6A48">
              <w:rPr>
                <w:rFonts w:ascii="PT Astra Serif" w:hAnsi="PT Astra Serif"/>
                <w:b/>
                <w:color w:val="000000"/>
              </w:rPr>
              <w:t>Личный прием</w:t>
            </w:r>
          </w:p>
        </w:tc>
      </w:tr>
      <w:tr w:rsidR="00611FFE" w:rsidRPr="00D93B4E" w:rsidTr="005503AF"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1FFE" w:rsidRPr="00AF6A48" w:rsidRDefault="00611FFE" w:rsidP="005503AF">
            <w:pPr>
              <w:spacing w:line="260" w:lineRule="exact"/>
              <w:contextualSpacing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</w:rPr>
              <w:t>10.00-14.00</w:t>
            </w:r>
          </w:p>
        </w:tc>
        <w:tc>
          <w:tcPr>
            <w:tcW w:w="25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</w:rPr>
              <w:t>Природные ресурсы и экология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1FFE" w:rsidRPr="00AF6A48" w:rsidRDefault="00611FFE" w:rsidP="005503AF">
            <w:pPr>
              <w:spacing w:line="260" w:lineRule="exact"/>
              <w:contextualSpacing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</w:rPr>
              <w:t>Панфилов Юрий Юрьевич, министр природных ресурсов и экологии Тульской области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1FFE" w:rsidRPr="00AF6A48" w:rsidRDefault="00611FFE" w:rsidP="005503AF">
            <w:pPr>
              <w:spacing w:line="260" w:lineRule="exact"/>
              <w:contextualSpacing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</w:rPr>
              <w:t xml:space="preserve">г. Тула, </w:t>
            </w:r>
          </w:p>
          <w:p w:rsidR="00611FFE" w:rsidRPr="00AF6A48" w:rsidRDefault="00611FFE" w:rsidP="005503AF">
            <w:pPr>
              <w:spacing w:line="260" w:lineRule="exact"/>
              <w:contextualSpacing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</w:rPr>
              <w:t xml:space="preserve">пр. Ленина, д. 2, </w:t>
            </w:r>
          </w:p>
          <w:p w:rsidR="00611FFE" w:rsidRPr="00AF6A48" w:rsidRDefault="00611FFE" w:rsidP="005503AF">
            <w:pPr>
              <w:spacing w:line="260" w:lineRule="exact"/>
              <w:contextualSpacing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</w:rPr>
              <w:t>тел: 8 (4872) 30-62-75</w:t>
            </w:r>
          </w:p>
        </w:tc>
      </w:tr>
      <w:tr w:rsidR="00611FFE" w:rsidRPr="00D93B4E" w:rsidTr="00611FFE">
        <w:tc>
          <w:tcPr>
            <w:tcW w:w="10207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</w:rPr>
            </w:pPr>
            <w:r w:rsidRPr="00AF6A48">
              <w:rPr>
                <w:rFonts w:ascii="PT Astra Serif" w:hAnsi="PT Astra Serif"/>
                <w:b/>
                <w:color w:val="000000"/>
              </w:rPr>
              <w:t>Консультации</w:t>
            </w:r>
          </w:p>
        </w:tc>
      </w:tr>
      <w:tr w:rsidR="00611FFE" w:rsidRPr="00D93B4E" w:rsidTr="005503AF"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</w:rPr>
              <w:t>10.00-12.00</w:t>
            </w:r>
          </w:p>
        </w:tc>
        <w:tc>
          <w:tcPr>
            <w:tcW w:w="25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</w:rPr>
            </w:pPr>
            <w:r w:rsidRPr="00AF6A48">
              <w:rPr>
                <w:rFonts w:ascii="PT Astra Serif" w:hAnsi="PT Astra Serif"/>
              </w:rPr>
              <w:t>Разъяснение информации о долевом строительстве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</w:rPr>
            </w:pPr>
            <w:r w:rsidRPr="00AF6A48">
              <w:rPr>
                <w:rFonts w:ascii="PT Astra Serif" w:hAnsi="PT Astra Serif"/>
              </w:rPr>
              <w:t xml:space="preserve">Перепелова </w:t>
            </w:r>
          </w:p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</w:rPr>
            </w:pPr>
            <w:r w:rsidRPr="00AF6A48">
              <w:rPr>
                <w:rFonts w:ascii="PT Astra Serif" w:hAnsi="PT Astra Serif"/>
              </w:rPr>
              <w:t>Людмила Олеговна, начальник отдела по надзору и контролю за долевым строительством инспекции Тульской области по государственному архитектурно-строительному надзору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</w:rPr>
              <w:t xml:space="preserve">г. Тула, </w:t>
            </w:r>
          </w:p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</w:rPr>
              <w:t>ул. Оборонная, д.114а,</w:t>
            </w:r>
          </w:p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</w:rPr>
              <w:t>тел: 8 (4872) 36-12-52</w:t>
            </w:r>
          </w:p>
        </w:tc>
      </w:tr>
      <w:tr w:rsidR="00611FFE" w:rsidRPr="00D93B4E" w:rsidTr="005503AF"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</w:rPr>
              <w:t>12.00-14.00</w:t>
            </w:r>
          </w:p>
        </w:tc>
        <w:tc>
          <w:tcPr>
            <w:tcW w:w="25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6A48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</w:rPr>
              <w:t xml:space="preserve">Зачисление </w:t>
            </w:r>
          </w:p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</w:rPr>
              <w:t xml:space="preserve">и перевод в общеобразовательные организации </w:t>
            </w:r>
          </w:p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</w:rPr>
              <w:t>Тульской области.</w:t>
            </w:r>
          </w:p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</w:rPr>
              <w:t>Электронный дневник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</w:rPr>
              <w:t xml:space="preserve">Николаева </w:t>
            </w:r>
          </w:p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</w:rPr>
              <w:t>Виолетта Александровна,</w:t>
            </w:r>
          </w:p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</w:rPr>
              <w:t>референт отдела развития дошкольного, общего, дополнительного образования департамента образования министерства образования Тульской области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</w:rPr>
              <w:t xml:space="preserve">г. Тула, </w:t>
            </w:r>
          </w:p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</w:rPr>
              <w:t xml:space="preserve">ул. Оружейная, д.5 </w:t>
            </w:r>
          </w:p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</w:rPr>
              <w:t>тел: 8 (4872) 56-38-20</w:t>
            </w:r>
          </w:p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</w:p>
        </w:tc>
      </w:tr>
      <w:tr w:rsidR="00611FFE" w:rsidRPr="00D93B4E" w:rsidTr="005503AF"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1FFE" w:rsidRPr="00AF6A48" w:rsidRDefault="00611FFE" w:rsidP="005503AF">
            <w:pPr>
              <w:spacing w:line="260" w:lineRule="exact"/>
              <w:contextualSpacing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</w:rPr>
              <w:t>12.30-14.30</w:t>
            </w:r>
          </w:p>
        </w:tc>
        <w:tc>
          <w:tcPr>
            <w:tcW w:w="25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1FFE" w:rsidRPr="00AF6A48" w:rsidRDefault="00611FFE" w:rsidP="005503AF">
            <w:pPr>
              <w:spacing w:line="260" w:lineRule="exact"/>
              <w:contextualSpacing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</w:rPr>
              <w:t>Оказание медицинской помощи взрослому и детскому населению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1FFE" w:rsidRPr="00AF6A48" w:rsidRDefault="00611FFE" w:rsidP="005503AF">
            <w:pPr>
              <w:spacing w:line="260" w:lineRule="exact"/>
              <w:contextualSpacing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</w:rPr>
              <w:t>Дурнова Елена Сергеевна, директор департамента здравоохранения министерства здравоохранения Тульской области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1FFE" w:rsidRPr="00AF6A48" w:rsidRDefault="00611FFE" w:rsidP="005503AF">
            <w:pPr>
              <w:pStyle w:val="Default"/>
              <w:spacing w:line="260" w:lineRule="exact"/>
              <w:contextualSpacing/>
              <w:jc w:val="center"/>
            </w:pPr>
            <w:r w:rsidRPr="00AF6A48">
              <w:t xml:space="preserve">г. Тула, </w:t>
            </w:r>
            <w:r w:rsidRPr="00AF6A48">
              <w:br/>
              <w:t>ул. Оборонная, д. 114 Г,</w:t>
            </w:r>
          </w:p>
          <w:p w:rsidR="00611FFE" w:rsidRPr="00AF6A48" w:rsidRDefault="00611FFE" w:rsidP="005503AF">
            <w:pPr>
              <w:spacing w:line="260" w:lineRule="exact"/>
              <w:contextualSpacing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</w:rPr>
              <w:t>тел: 8 (4872) 37-08-50</w:t>
            </w:r>
          </w:p>
        </w:tc>
      </w:tr>
      <w:tr w:rsidR="00611FFE" w:rsidRPr="00D93B4E" w:rsidTr="005503A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</w:rPr>
              <w:t>14.00-16.00</w:t>
            </w: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FF0000"/>
              </w:rPr>
            </w:pPr>
            <w:r w:rsidRPr="00AF6A48">
              <w:rPr>
                <w:rFonts w:ascii="PT Astra Serif" w:hAnsi="PT Astra Serif"/>
                <w:color w:val="000000"/>
              </w:rPr>
              <w:t xml:space="preserve">Лицензирование розничной продажи </w:t>
            </w:r>
            <w:r w:rsidRPr="00AF6A48">
              <w:rPr>
                <w:rFonts w:ascii="PT Astra Serif" w:hAnsi="PT Astra Serif"/>
                <w:color w:val="000000"/>
              </w:rPr>
              <w:lastRenderedPageBreak/>
              <w:t>алкогольной продукции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</w:rPr>
              <w:lastRenderedPageBreak/>
              <w:t xml:space="preserve">Леньшина </w:t>
            </w:r>
          </w:p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</w:rPr>
              <w:t>Наталья Александровна,</w:t>
            </w:r>
          </w:p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</w:rPr>
              <w:lastRenderedPageBreak/>
              <w:t xml:space="preserve">консультант отдела потребительского рынка, лицензирования и государственного контроля </w:t>
            </w:r>
          </w:p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</w:rPr>
              <w:t>комитета Тульской области по предпринимательству и потребительскому рынку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</w:rPr>
              <w:lastRenderedPageBreak/>
              <w:t xml:space="preserve">г. Тула, </w:t>
            </w:r>
          </w:p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</w:rPr>
              <w:t>ул. Жаворонкова, д. 2</w:t>
            </w:r>
          </w:p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</w:rPr>
              <w:lastRenderedPageBreak/>
              <w:t>8 (4872) 24-51-04</w:t>
            </w:r>
          </w:p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</w:rPr>
              <w:t>(доб. 45-02)</w:t>
            </w:r>
          </w:p>
        </w:tc>
      </w:tr>
      <w:tr w:rsidR="00611FFE" w:rsidRPr="00611FFE" w:rsidTr="005503AF"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</w:rPr>
              <w:lastRenderedPageBreak/>
              <w:t>15.00-17.00</w:t>
            </w:r>
          </w:p>
        </w:tc>
        <w:tc>
          <w:tcPr>
            <w:tcW w:w="25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</w:rPr>
              <w:t>Особенности регистрации актов гражданского состояния в период введения ограничительных мер на территории Тульской области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</w:rPr>
              <w:t xml:space="preserve">Абросимова </w:t>
            </w:r>
          </w:p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</w:rPr>
              <w:t xml:space="preserve">Татьяна Алексеевна, председатель комитета по делам записи актов гражданского состояния и обеспечению деятельности мировых судей в Тульской области </w:t>
            </w:r>
          </w:p>
        </w:tc>
        <w:tc>
          <w:tcPr>
            <w:tcW w:w="295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</w:rPr>
              <w:t>г. Тула,</w:t>
            </w:r>
          </w:p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</w:rPr>
              <w:t>пр. Ленина, д. 2,</w:t>
            </w:r>
          </w:p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</w:rPr>
              <w:t xml:space="preserve">тел: 8 (4782) 24-53-88; </w:t>
            </w:r>
          </w:p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</w:rPr>
              <w:t>24-98-10</w:t>
            </w:r>
          </w:p>
        </w:tc>
      </w:tr>
      <w:tr w:rsidR="00611FFE" w:rsidRPr="00D93B4E" w:rsidTr="00611FFE">
        <w:tc>
          <w:tcPr>
            <w:tcW w:w="10207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1FFE" w:rsidRPr="00AF6A48" w:rsidRDefault="00611FFE" w:rsidP="005503AF">
            <w:pPr>
              <w:spacing w:before="120" w:line="260" w:lineRule="exact"/>
              <w:jc w:val="center"/>
              <w:rPr>
                <w:rFonts w:ascii="PT Astra Serif" w:hAnsi="PT Astra Serif"/>
                <w:b/>
                <w:color w:val="000000"/>
              </w:rPr>
            </w:pPr>
            <w:r w:rsidRPr="00AF6A48">
              <w:rPr>
                <w:rFonts w:ascii="PT Astra Serif" w:hAnsi="PT Astra Serif"/>
                <w:b/>
                <w:color w:val="000000"/>
              </w:rPr>
              <w:t>25 января</w:t>
            </w:r>
          </w:p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</w:rPr>
            </w:pPr>
            <w:r w:rsidRPr="00AF6A48">
              <w:rPr>
                <w:rFonts w:ascii="PT Astra Serif" w:hAnsi="PT Astra Serif"/>
                <w:b/>
                <w:color w:val="000000"/>
              </w:rPr>
              <w:t>Консультации</w:t>
            </w:r>
          </w:p>
        </w:tc>
      </w:tr>
      <w:tr w:rsidR="00611FFE" w:rsidRPr="00D93B4E" w:rsidTr="005503AF"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</w:rPr>
            </w:pPr>
            <w:r w:rsidRPr="00AF6A48">
              <w:rPr>
                <w:rFonts w:ascii="PT Astra Serif" w:hAnsi="PT Astra Serif"/>
              </w:rPr>
              <w:t>09.00-11.00</w:t>
            </w:r>
          </w:p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</w:rPr>
            </w:pPr>
          </w:p>
        </w:tc>
        <w:tc>
          <w:tcPr>
            <w:tcW w:w="25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</w:rPr>
            </w:pPr>
            <w:r w:rsidRPr="00AF6A48">
              <w:rPr>
                <w:rFonts w:ascii="PT Astra Serif" w:hAnsi="PT Astra Serif"/>
              </w:rPr>
              <w:t>Поступление абитуриентов в государственные профессиональные образовательные учреждения Тульской области в сфере культуры и искусства, а также о наборе в государственные учреждения дополнительного образования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</w:rPr>
            </w:pPr>
            <w:r w:rsidRPr="00AF6A48">
              <w:rPr>
                <w:rFonts w:ascii="PT Astra Serif" w:hAnsi="PT Astra Serif"/>
              </w:rPr>
              <w:t xml:space="preserve">Юсова </w:t>
            </w:r>
          </w:p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</w:rPr>
            </w:pPr>
            <w:r w:rsidRPr="00AF6A48">
              <w:rPr>
                <w:rFonts w:ascii="PT Astra Serif" w:hAnsi="PT Astra Serif"/>
              </w:rPr>
              <w:t>Наталья Александровна, начальник отдела по искусству, образованию и культурно-досуговой деятельности департамента культуры министерства культуры Тульской области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</w:rPr>
              <w:t xml:space="preserve">г. Тула, </w:t>
            </w:r>
          </w:p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eastAsia="Calibri" w:hAnsi="PT Astra Serif"/>
                <w:color w:val="000000"/>
                <w:lang w:eastAsia="en-US"/>
              </w:rPr>
            </w:pPr>
            <w:r w:rsidRPr="00AF6A48">
              <w:rPr>
                <w:rFonts w:ascii="PT Astra Serif" w:eastAsia="Calibri" w:hAnsi="PT Astra Serif"/>
                <w:color w:val="000000"/>
                <w:lang w:eastAsia="en-US"/>
              </w:rPr>
              <w:t>пр. Ленина, д. 2</w:t>
            </w:r>
          </w:p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</w:rPr>
            </w:pPr>
            <w:r w:rsidRPr="00AF6A48">
              <w:rPr>
                <w:rFonts w:ascii="PT Astra Serif" w:hAnsi="PT Astra Serif"/>
              </w:rPr>
              <w:t>тел: 8 (4872) 56-90-06</w:t>
            </w:r>
          </w:p>
        </w:tc>
      </w:tr>
      <w:tr w:rsidR="00611FFE" w:rsidRPr="00D93B4E" w:rsidTr="005503AF"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</w:rPr>
              <w:t>11.00-13.00</w:t>
            </w:r>
          </w:p>
        </w:tc>
        <w:tc>
          <w:tcPr>
            <w:tcW w:w="25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</w:rPr>
              <w:t>Выдача разрешений на осуществление деятельности по перевозке пассажиров и багажа легковым такси на территории Тульской области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</w:rPr>
              <w:t xml:space="preserve">Сальников </w:t>
            </w:r>
          </w:p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</w:rPr>
              <w:t>Павел Алексеевич, консультант отдела безопасности дорожного движения департамента</w:t>
            </w:r>
          </w:p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</w:rPr>
              <w:t>транспорта министерства транспорта и дорожного хозяйства Тульской области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</w:rPr>
            </w:pPr>
            <w:r w:rsidRPr="00AF6A48">
              <w:rPr>
                <w:rFonts w:ascii="PT Astra Serif" w:hAnsi="PT Astra Serif"/>
              </w:rPr>
              <w:t>г. Тула,</w:t>
            </w:r>
          </w:p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</w:rPr>
            </w:pPr>
            <w:r w:rsidRPr="00AF6A48">
              <w:rPr>
                <w:rFonts w:ascii="PT Astra Serif" w:hAnsi="PT Astra Serif"/>
              </w:rPr>
              <w:t>пр. Ленина, д.2</w:t>
            </w:r>
          </w:p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</w:rPr>
              <w:t>тел: 8 (4872) 24-51-10</w:t>
            </w:r>
          </w:p>
        </w:tc>
      </w:tr>
      <w:tr w:rsidR="00611FFE" w:rsidRPr="00D93B4E" w:rsidTr="005503AF"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</w:rPr>
            </w:pPr>
            <w:r w:rsidRPr="00AF6A48">
              <w:rPr>
                <w:rFonts w:ascii="PT Astra Serif" w:hAnsi="PT Astra Serif"/>
              </w:rPr>
              <w:t>15.00-17.00</w:t>
            </w:r>
          </w:p>
        </w:tc>
        <w:tc>
          <w:tcPr>
            <w:tcW w:w="25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</w:rPr>
            </w:pPr>
            <w:r w:rsidRPr="00AF6A48">
              <w:rPr>
                <w:rFonts w:ascii="PT Astra Serif" w:hAnsi="PT Astra Serif"/>
              </w:rPr>
              <w:t>Меры поддержки промышленных предприятий Тульской области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6A48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</w:rPr>
            </w:pPr>
            <w:r w:rsidRPr="00AF6A48">
              <w:rPr>
                <w:rFonts w:ascii="PT Astra Serif" w:hAnsi="PT Astra Serif"/>
              </w:rPr>
              <w:t xml:space="preserve">Платов </w:t>
            </w:r>
          </w:p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</w:rPr>
            </w:pPr>
            <w:r w:rsidRPr="00AF6A48">
              <w:rPr>
                <w:rFonts w:ascii="PT Astra Serif" w:hAnsi="PT Astra Serif"/>
              </w:rPr>
              <w:t>Андрей Викторович,</w:t>
            </w:r>
          </w:p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</w:rPr>
            </w:pPr>
            <w:r w:rsidRPr="00AF6A48">
              <w:rPr>
                <w:rFonts w:ascii="PT Astra Serif" w:hAnsi="PT Astra Serif"/>
              </w:rPr>
              <w:t>министр промышленности и науки Тульской области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</w:rPr>
            </w:pPr>
            <w:r w:rsidRPr="00AF6A48">
              <w:rPr>
                <w:rFonts w:ascii="PT Astra Serif" w:hAnsi="PT Astra Serif"/>
              </w:rPr>
              <w:t>г. Тула,</w:t>
            </w:r>
          </w:p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</w:rPr>
            </w:pPr>
            <w:r w:rsidRPr="00AF6A48">
              <w:rPr>
                <w:rFonts w:ascii="PT Astra Serif" w:hAnsi="PT Astra Serif"/>
              </w:rPr>
              <w:t>пр-т Ленина, д.2</w:t>
            </w:r>
          </w:p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</w:rPr>
            </w:pPr>
            <w:r w:rsidRPr="00AF6A48">
              <w:rPr>
                <w:rFonts w:ascii="PT Astra Serif" w:hAnsi="PT Astra Serif"/>
              </w:rPr>
              <w:t>тел: 8 (4872) 24-51-04</w:t>
            </w:r>
          </w:p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</w:rPr>
            </w:pPr>
            <w:r w:rsidRPr="00AF6A48">
              <w:rPr>
                <w:rFonts w:ascii="PT Astra Serif" w:hAnsi="PT Astra Serif"/>
              </w:rPr>
              <w:t>(доб.30-02)</w:t>
            </w:r>
          </w:p>
        </w:tc>
      </w:tr>
      <w:tr w:rsidR="00611FFE" w:rsidRPr="00D93B4E" w:rsidTr="00611FFE">
        <w:tc>
          <w:tcPr>
            <w:tcW w:w="10207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1FFE" w:rsidRPr="00AF6A48" w:rsidRDefault="00611FFE" w:rsidP="005503AF">
            <w:pPr>
              <w:spacing w:before="120" w:line="260" w:lineRule="exact"/>
              <w:jc w:val="center"/>
              <w:rPr>
                <w:rFonts w:ascii="PT Astra Serif" w:hAnsi="PT Astra Serif"/>
                <w:b/>
                <w:color w:val="000000"/>
              </w:rPr>
            </w:pPr>
            <w:r w:rsidRPr="00AF6A48">
              <w:rPr>
                <w:rFonts w:ascii="PT Astra Serif" w:hAnsi="PT Astra Serif"/>
                <w:b/>
                <w:color w:val="000000"/>
              </w:rPr>
              <w:t>26 января</w:t>
            </w:r>
          </w:p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</w:rPr>
            </w:pPr>
            <w:r w:rsidRPr="00AF6A48">
              <w:rPr>
                <w:rFonts w:ascii="PT Astra Serif" w:hAnsi="PT Astra Serif"/>
                <w:b/>
                <w:color w:val="000000"/>
              </w:rPr>
              <w:t>Консультации</w:t>
            </w:r>
          </w:p>
        </w:tc>
      </w:tr>
      <w:tr w:rsidR="00611FFE" w:rsidRPr="00D93B4E" w:rsidTr="005503AF"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eastAsia="Calibri" w:hAnsi="PT Astra Serif"/>
                <w:color w:val="000000"/>
              </w:rPr>
            </w:pPr>
            <w:r w:rsidRPr="00AF6A48">
              <w:rPr>
                <w:rFonts w:ascii="PT Astra Serif" w:eastAsia="Calibri" w:hAnsi="PT Astra Serif"/>
                <w:color w:val="000000"/>
              </w:rPr>
              <w:t>10.00-12.30</w:t>
            </w:r>
          </w:p>
        </w:tc>
        <w:tc>
          <w:tcPr>
            <w:tcW w:w="25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eastAsia="Calibri" w:hAnsi="PT Astra Serif"/>
                <w:color w:val="000000"/>
              </w:rPr>
            </w:pPr>
            <w:r w:rsidRPr="00AF6A48">
              <w:rPr>
                <w:rFonts w:ascii="PT Astra Serif" w:eastAsia="Calibri" w:hAnsi="PT Astra Serif"/>
                <w:color w:val="000000"/>
              </w:rPr>
              <w:t xml:space="preserve">Переселение из аварийного жилищного фонда 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eastAsia="Calibri" w:hAnsi="PT Astra Serif"/>
                <w:color w:val="000000"/>
              </w:rPr>
            </w:pPr>
            <w:r w:rsidRPr="00AF6A48">
              <w:rPr>
                <w:rFonts w:ascii="PT Astra Serif" w:eastAsia="Calibri" w:hAnsi="PT Astra Serif"/>
                <w:color w:val="000000"/>
              </w:rPr>
              <w:t xml:space="preserve">Михайлина </w:t>
            </w:r>
          </w:p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eastAsia="Calibri" w:hAnsi="PT Astra Serif"/>
                <w:color w:val="000000"/>
              </w:rPr>
            </w:pPr>
            <w:r w:rsidRPr="00AF6A48">
              <w:rPr>
                <w:rFonts w:ascii="PT Astra Serif" w:eastAsia="Calibri" w:hAnsi="PT Astra Serif"/>
                <w:color w:val="000000"/>
              </w:rPr>
              <w:t xml:space="preserve">Елена Витальевна, </w:t>
            </w:r>
          </w:p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eastAsia="Calibri" w:hAnsi="PT Astra Serif"/>
                <w:color w:val="000000"/>
              </w:rPr>
            </w:pPr>
            <w:r w:rsidRPr="00AF6A48">
              <w:rPr>
                <w:rFonts w:ascii="PT Astra Serif" w:eastAsia="Calibri" w:hAnsi="PT Astra Serif"/>
                <w:color w:val="000000"/>
              </w:rPr>
              <w:t>референт отдела жилищного строительства департамента жилищной политики министерства строительства Тульской области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</w:rPr>
              <w:t xml:space="preserve">г. Тула, </w:t>
            </w:r>
          </w:p>
          <w:p w:rsidR="00611FFE" w:rsidRPr="00AF6A48" w:rsidRDefault="00AF6A48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</w:rPr>
              <w:t>пр. Ленина, д.</w:t>
            </w:r>
            <w:r w:rsidR="00611FFE" w:rsidRPr="00AF6A48">
              <w:rPr>
                <w:rFonts w:ascii="PT Astra Serif" w:hAnsi="PT Astra Serif"/>
                <w:color w:val="000000"/>
              </w:rPr>
              <w:t>2</w:t>
            </w:r>
          </w:p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eastAsia="Calibri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</w:rPr>
              <w:t xml:space="preserve">тел: 8 (4872) </w:t>
            </w:r>
            <w:r w:rsidRPr="00AF6A48">
              <w:rPr>
                <w:rFonts w:ascii="PT Astra Serif" w:eastAsia="Calibri" w:hAnsi="PT Astra Serif"/>
                <w:color w:val="000000"/>
              </w:rPr>
              <w:t>24-51-70</w:t>
            </w:r>
          </w:p>
        </w:tc>
      </w:tr>
      <w:tr w:rsidR="00611FFE" w:rsidRPr="00D93B4E" w:rsidTr="005503AF"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</w:rPr>
              <w:t>14.00-16.00</w:t>
            </w:r>
          </w:p>
        </w:tc>
        <w:tc>
          <w:tcPr>
            <w:tcW w:w="25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</w:rPr>
              <w:t xml:space="preserve">Зачисление и перевод в дошкольные образовательные </w:t>
            </w:r>
            <w:r w:rsidRPr="00AF6A48">
              <w:rPr>
                <w:rFonts w:ascii="PT Astra Serif" w:hAnsi="PT Astra Serif"/>
                <w:color w:val="000000"/>
              </w:rPr>
              <w:lastRenderedPageBreak/>
              <w:t>организации Тульской области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</w:rPr>
              <w:lastRenderedPageBreak/>
              <w:t>Киселева Анна Борисовна,</w:t>
            </w:r>
          </w:p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</w:rPr>
              <w:t xml:space="preserve">консультант отдела развития дошкольного, общего, дополнительного </w:t>
            </w:r>
            <w:r w:rsidRPr="00AF6A48">
              <w:rPr>
                <w:rFonts w:ascii="PT Astra Serif" w:hAnsi="PT Astra Serif"/>
                <w:color w:val="000000"/>
              </w:rPr>
              <w:lastRenderedPageBreak/>
              <w:t>образования и воспитания департамента образования министерства образования Тульской области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</w:rPr>
              <w:lastRenderedPageBreak/>
              <w:t xml:space="preserve">г. Тула, </w:t>
            </w:r>
          </w:p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</w:rPr>
              <w:t xml:space="preserve">ул. Оружейная, д.5 </w:t>
            </w:r>
          </w:p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</w:rPr>
              <w:t>тел: 8 (4872) 56-38-20</w:t>
            </w:r>
          </w:p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</w:p>
        </w:tc>
      </w:tr>
      <w:tr w:rsidR="00611FFE" w:rsidRPr="00D93B4E" w:rsidTr="005503AF"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</w:rPr>
              <w:lastRenderedPageBreak/>
              <w:t>14.00-17.00</w:t>
            </w:r>
          </w:p>
        </w:tc>
        <w:tc>
          <w:tcPr>
            <w:tcW w:w="25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</w:rPr>
            </w:pPr>
            <w:r w:rsidRPr="00AF6A48">
              <w:rPr>
                <w:rFonts w:ascii="PT Astra Serif" w:hAnsi="PT Astra Serif"/>
              </w:rPr>
              <w:t xml:space="preserve">Предоставление земельных участков </w:t>
            </w:r>
          </w:p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</w:rPr>
            </w:pPr>
            <w:r w:rsidRPr="00AF6A48">
              <w:rPr>
                <w:rFonts w:ascii="PT Astra Serif" w:hAnsi="PT Astra Serif"/>
              </w:rPr>
              <w:t xml:space="preserve">на территории муниципального образования </w:t>
            </w:r>
            <w:r w:rsidRPr="00AF6A48">
              <w:rPr>
                <w:rFonts w:ascii="PT Astra Serif" w:hAnsi="PT Astra Serif"/>
              </w:rPr>
              <w:br/>
              <w:t>г. Тула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</w:rPr>
            </w:pPr>
            <w:r w:rsidRPr="00AF6A48">
              <w:rPr>
                <w:rFonts w:ascii="PT Astra Serif" w:hAnsi="PT Astra Serif"/>
              </w:rPr>
              <w:t xml:space="preserve">Орлова </w:t>
            </w:r>
          </w:p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</w:rPr>
            </w:pPr>
            <w:r w:rsidRPr="00AF6A48">
              <w:rPr>
                <w:rFonts w:ascii="PT Astra Serif" w:hAnsi="PT Astra Serif"/>
              </w:rPr>
              <w:t>Марина Владимировна, начальник отдела по распоряжению земельными участками на территории муниципального образования г. Тула департамента имущественных и земельных отношений министерства имущественных и земельных отношений Тульской области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</w:rPr>
              <w:t xml:space="preserve">г. Тула, </w:t>
            </w:r>
          </w:p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</w:rPr>
            </w:pPr>
            <w:r w:rsidRPr="00AF6A48">
              <w:rPr>
                <w:rFonts w:ascii="PT Astra Serif" w:hAnsi="PT Astra Serif"/>
              </w:rPr>
              <w:t xml:space="preserve">ул. Жаворонкова, д. 2, </w:t>
            </w:r>
          </w:p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</w:rPr>
            </w:pPr>
            <w:r w:rsidRPr="00AF6A48">
              <w:rPr>
                <w:rFonts w:ascii="PT Astra Serif" w:hAnsi="PT Astra Serif"/>
              </w:rPr>
              <w:t>тел: 8 (4872) 24-53-90</w:t>
            </w:r>
          </w:p>
        </w:tc>
      </w:tr>
      <w:tr w:rsidR="00611FFE" w:rsidRPr="00D93B4E" w:rsidTr="005503AF"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1FFE" w:rsidRPr="00AF6A48" w:rsidRDefault="00611FFE" w:rsidP="005503AF">
            <w:pPr>
              <w:spacing w:line="260" w:lineRule="exact"/>
              <w:contextualSpacing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</w:rPr>
              <w:t>14.00-16.00</w:t>
            </w:r>
          </w:p>
        </w:tc>
        <w:tc>
          <w:tcPr>
            <w:tcW w:w="25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</w:rPr>
            </w:pPr>
            <w:r w:rsidRPr="00AF6A48">
              <w:rPr>
                <w:rFonts w:ascii="PT Astra Serif" w:hAnsi="PT Astra Serif"/>
              </w:rPr>
              <w:t>Вопросы охраны окружающей среды в части ограничения техногенного воздействия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</w:rPr>
            </w:pPr>
            <w:r w:rsidRPr="00AF6A48">
              <w:rPr>
                <w:rFonts w:ascii="PT Astra Serif" w:hAnsi="PT Astra Serif"/>
              </w:rPr>
              <w:t xml:space="preserve">Федорова </w:t>
            </w:r>
          </w:p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</w:rPr>
            </w:pPr>
            <w:r w:rsidRPr="00AF6A48">
              <w:rPr>
                <w:rFonts w:ascii="PT Astra Serif" w:hAnsi="PT Astra Serif"/>
              </w:rPr>
              <w:t>Марина Евгеньевна, начальник отдела регионального государственного экологического надзора департамента контроля и надзора в сфере экологии и природопользования министерства природных ресурсов и экологии Тульской области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</w:rPr>
            </w:pPr>
            <w:r w:rsidRPr="00AF6A48">
              <w:rPr>
                <w:rFonts w:ascii="PT Astra Serif" w:hAnsi="PT Astra Serif"/>
              </w:rPr>
              <w:t>г. Тула,</w:t>
            </w:r>
          </w:p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</w:rPr>
            </w:pPr>
            <w:r w:rsidRPr="00AF6A48">
              <w:rPr>
                <w:rFonts w:ascii="PT Astra Serif" w:hAnsi="PT Astra Serif"/>
              </w:rPr>
              <w:t xml:space="preserve">ул. Оборонная, д. 114а, </w:t>
            </w:r>
          </w:p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</w:rPr>
            </w:pPr>
            <w:r w:rsidRPr="00AF6A48">
              <w:rPr>
                <w:rFonts w:ascii="PT Astra Serif" w:hAnsi="PT Astra Serif"/>
              </w:rPr>
              <w:t>тел: 8 (4872) 24-51-80</w:t>
            </w:r>
          </w:p>
        </w:tc>
      </w:tr>
      <w:tr w:rsidR="00611FFE" w:rsidRPr="00D93B4E" w:rsidTr="00AF6A48"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</w:rPr>
              <w:t xml:space="preserve">15.00–17.00 </w:t>
            </w:r>
          </w:p>
        </w:tc>
        <w:tc>
          <w:tcPr>
            <w:tcW w:w="25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</w:rPr>
              <w:t>Подключение услуг связи на территории Тульской области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</w:rPr>
              <w:t xml:space="preserve">Захаров </w:t>
            </w:r>
          </w:p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</w:rPr>
              <w:t>Алексей Викторович,</w:t>
            </w:r>
          </w:p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</w:rPr>
              <w:t xml:space="preserve"> директор департамента по информационной безопасности и информатизации министерства</w:t>
            </w:r>
            <w:r w:rsidRPr="00AF6A48">
              <w:rPr>
                <w:rFonts w:ascii="PT Astra Serif" w:hAnsi="PT Astra Serif"/>
              </w:rPr>
              <w:t xml:space="preserve"> </w:t>
            </w:r>
            <w:r w:rsidRPr="00AF6A48">
              <w:rPr>
                <w:rFonts w:ascii="PT Astra Serif" w:hAnsi="PT Astra Serif"/>
                <w:color w:val="000000"/>
              </w:rPr>
              <w:t xml:space="preserve">по информатизации, связи и вопросам открытого управления Тульской области 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</w:rPr>
              <w:t xml:space="preserve"> г. Тула, </w:t>
            </w:r>
          </w:p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</w:rPr>
              <w:t>пр. Ленина, д. 2</w:t>
            </w:r>
          </w:p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</w:rPr>
              <w:t xml:space="preserve">тел: 8 (4872) 24-51-04, </w:t>
            </w:r>
          </w:p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</w:rPr>
              <w:t xml:space="preserve">(доб. 65-13) </w:t>
            </w:r>
          </w:p>
        </w:tc>
      </w:tr>
      <w:tr w:rsidR="00611FFE" w:rsidRPr="00D93B4E" w:rsidTr="00AF6A48">
        <w:tc>
          <w:tcPr>
            <w:tcW w:w="10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6A48" w:rsidRPr="00AF6A48" w:rsidRDefault="00AF6A48" w:rsidP="005503AF">
            <w:pPr>
              <w:spacing w:line="260" w:lineRule="exact"/>
              <w:jc w:val="center"/>
              <w:rPr>
                <w:rFonts w:ascii="PT Astra Serif" w:hAnsi="PT Astra Serif"/>
                <w:b/>
                <w:color w:val="000000"/>
              </w:rPr>
            </w:pPr>
          </w:p>
          <w:p w:rsidR="00AF6A48" w:rsidRPr="00AF6A48" w:rsidRDefault="00AF6A48" w:rsidP="005503AF">
            <w:pPr>
              <w:spacing w:line="260" w:lineRule="exact"/>
              <w:jc w:val="center"/>
              <w:rPr>
                <w:rFonts w:ascii="PT Astra Serif" w:hAnsi="PT Astra Serif"/>
                <w:b/>
                <w:color w:val="000000"/>
              </w:rPr>
            </w:pPr>
          </w:p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b/>
                <w:color w:val="000000"/>
              </w:rPr>
            </w:pPr>
            <w:r w:rsidRPr="00AF6A48">
              <w:rPr>
                <w:rFonts w:ascii="PT Astra Serif" w:hAnsi="PT Astra Serif"/>
                <w:b/>
                <w:color w:val="000000"/>
              </w:rPr>
              <w:t>Прямой эфир</w:t>
            </w:r>
          </w:p>
        </w:tc>
      </w:tr>
      <w:tr w:rsidR="00611FFE" w:rsidRPr="00611FFE" w:rsidTr="00AF6A48"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</w:rPr>
              <w:t>11.00</w:t>
            </w:r>
          </w:p>
        </w:tc>
        <w:tc>
          <w:tcPr>
            <w:tcW w:w="25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 w:cs="Segoe UI"/>
                <w:color w:val="000000"/>
              </w:rPr>
              <w:t>Ситуация на рынке труда в Тульской области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</w:rPr>
              <w:t>Филиппов</w:t>
            </w:r>
          </w:p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</w:rPr>
              <w:t>Андрей Владимирович, министр труда и социальной защиты Тульской области</w:t>
            </w:r>
          </w:p>
        </w:tc>
        <w:tc>
          <w:tcPr>
            <w:tcW w:w="295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1FFE" w:rsidRPr="00AF6A48" w:rsidRDefault="00611FFE" w:rsidP="005503AF">
            <w:pPr>
              <w:tabs>
                <w:tab w:val="left" w:pos="519"/>
              </w:tabs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  <w:lang w:val="en-US"/>
              </w:rPr>
              <w:t>https</w:t>
            </w:r>
            <w:r w:rsidRPr="00AF6A48">
              <w:rPr>
                <w:rFonts w:ascii="PT Astra Serif" w:hAnsi="PT Astra Serif"/>
                <w:color w:val="000000"/>
              </w:rPr>
              <w:t>://vk.com/tularegion71</w:t>
            </w:r>
          </w:p>
        </w:tc>
      </w:tr>
      <w:tr w:rsidR="00611FFE" w:rsidRPr="00D93B4E" w:rsidTr="00611FFE">
        <w:tc>
          <w:tcPr>
            <w:tcW w:w="10207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1FFE" w:rsidRPr="00AF6A48" w:rsidRDefault="00611FFE" w:rsidP="005503AF">
            <w:pPr>
              <w:spacing w:before="120" w:line="260" w:lineRule="exact"/>
              <w:jc w:val="center"/>
              <w:rPr>
                <w:rFonts w:ascii="PT Astra Serif" w:hAnsi="PT Astra Serif"/>
                <w:b/>
                <w:color w:val="000000"/>
              </w:rPr>
            </w:pPr>
            <w:r w:rsidRPr="00AF6A48">
              <w:rPr>
                <w:rFonts w:ascii="PT Astra Serif" w:hAnsi="PT Astra Serif"/>
                <w:b/>
                <w:color w:val="000000"/>
              </w:rPr>
              <w:t>27 января</w:t>
            </w:r>
          </w:p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b/>
                <w:color w:val="000000"/>
              </w:rPr>
              <w:t>Личный прием</w:t>
            </w:r>
          </w:p>
        </w:tc>
      </w:tr>
      <w:tr w:rsidR="00611FFE" w:rsidRPr="00D93B4E" w:rsidTr="005503AF"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</w:rPr>
              <w:t>14.00-18.00</w:t>
            </w:r>
          </w:p>
        </w:tc>
        <w:tc>
          <w:tcPr>
            <w:tcW w:w="25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</w:rPr>
              <w:t>Труд и социальная защита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</w:rPr>
              <w:t xml:space="preserve">Филиппов </w:t>
            </w:r>
          </w:p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</w:rPr>
              <w:t>Андрей Владимирович,</w:t>
            </w:r>
          </w:p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</w:rPr>
              <w:t xml:space="preserve"> министр труда и социальной защиты Тульской области</w:t>
            </w:r>
          </w:p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2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</w:rPr>
              <w:t xml:space="preserve">г. Тула, </w:t>
            </w:r>
            <w:r w:rsidRPr="00AF6A48">
              <w:rPr>
                <w:rFonts w:ascii="PT Astra Serif" w:hAnsi="PT Astra Serif"/>
                <w:color w:val="000000"/>
              </w:rPr>
              <w:br/>
              <w:t>пр. Ленина, д. 2,</w:t>
            </w:r>
          </w:p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</w:rPr>
              <w:t>тел: 8 (4872) 30-62-75</w:t>
            </w:r>
          </w:p>
        </w:tc>
      </w:tr>
      <w:tr w:rsidR="00611FFE" w:rsidRPr="00D93B4E" w:rsidTr="00611FFE">
        <w:tc>
          <w:tcPr>
            <w:tcW w:w="10207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</w:rPr>
            </w:pPr>
            <w:r w:rsidRPr="00AF6A48">
              <w:rPr>
                <w:rFonts w:ascii="PT Astra Serif" w:hAnsi="PT Astra Serif"/>
                <w:b/>
                <w:color w:val="000000"/>
              </w:rPr>
              <w:lastRenderedPageBreak/>
              <w:t>Консультации</w:t>
            </w:r>
          </w:p>
        </w:tc>
      </w:tr>
      <w:tr w:rsidR="00611FFE" w:rsidRPr="00D93B4E" w:rsidTr="005503AF"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</w:rPr>
              <w:t>10.00-12.00</w:t>
            </w:r>
          </w:p>
        </w:tc>
        <w:tc>
          <w:tcPr>
            <w:tcW w:w="25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</w:rPr>
              <w:t xml:space="preserve">Содержание общедомового имущества, </w:t>
            </w:r>
          </w:p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</w:rPr>
              <w:t>работа системы теплоснабжения в многоквартирных домах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</w:rPr>
              <w:t>Финк Галина Анатольевна,</w:t>
            </w:r>
          </w:p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</w:rPr>
              <w:t>старший государственный инспектор государственной жилищной инспекции Тульской области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</w:rPr>
              <w:t xml:space="preserve">г. Тула, </w:t>
            </w:r>
          </w:p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</w:rPr>
              <w:t>пр. Ленина, д. 2</w:t>
            </w:r>
          </w:p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</w:rPr>
              <w:t>тел: 8 (4872) 24-51-60</w:t>
            </w:r>
          </w:p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</w:p>
        </w:tc>
      </w:tr>
      <w:tr w:rsidR="00611FFE" w:rsidRPr="00D93B4E" w:rsidTr="005503AF"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</w:rPr>
              <w:t>09.00-12.00</w:t>
            </w:r>
          </w:p>
        </w:tc>
        <w:tc>
          <w:tcPr>
            <w:tcW w:w="25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</w:rPr>
              <w:t>Меры государственной поддержки сельхозтоваро-производителей региона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</w:rPr>
              <w:t xml:space="preserve">Храмова </w:t>
            </w:r>
          </w:p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</w:rPr>
              <w:t>Екатерина Викторовна,</w:t>
            </w:r>
            <w:r w:rsidRPr="00AF6A48">
              <w:rPr>
                <w:rFonts w:ascii="PT Astra Serif" w:hAnsi="PT Astra Serif"/>
              </w:rPr>
              <w:t xml:space="preserve"> начальник отдела государственной поддержки и реализации программ департамента государственной политики в сфере АПК и сельского развития министерства сельского хозяйства Тульской области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</w:rPr>
            </w:pPr>
            <w:r w:rsidRPr="00AF6A48">
              <w:rPr>
                <w:rFonts w:ascii="PT Astra Serif" w:hAnsi="PT Astra Serif"/>
              </w:rPr>
              <w:t>г. Тула,</w:t>
            </w:r>
          </w:p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</w:rPr>
            </w:pPr>
            <w:r w:rsidRPr="00AF6A48">
              <w:rPr>
                <w:rFonts w:ascii="PT Astra Serif" w:hAnsi="PT Astra Serif"/>
              </w:rPr>
              <w:t>ул. Оборонная, д. 114 а,</w:t>
            </w:r>
          </w:p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</w:rPr>
            </w:pPr>
            <w:r w:rsidRPr="00AF6A48">
              <w:rPr>
                <w:rFonts w:ascii="PT Astra Serif" w:hAnsi="PT Astra Serif"/>
              </w:rPr>
              <w:t>тел: 8 (4872) 36-71-50;</w:t>
            </w:r>
          </w:p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</w:rPr>
              <w:t>24-51-78</w:t>
            </w:r>
          </w:p>
        </w:tc>
      </w:tr>
      <w:tr w:rsidR="00611FFE" w:rsidRPr="00D93B4E" w:rsidTr="00611FFE">
        <w:tc>
          <w:tcPr>
            <w:tcW w:w="10207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b/>
              </w:rPr>
            </w:pPr>
            <w:r w:rsidRPr="00AF6A48">
              <w:rPr>
                <w:rFonts w:ascii="PT Astra Serif" w:hAnsi="PT Astra Serif"/>
                <w:b/>
              </w:rPr>
              <w:t>Прямой эфир</w:t>
            </w:r>
          </w:p>
        </w:tc>
      </w:tr>
      <w:tr w:rsidR="00611FFE" w:rsidRPr="00611FFE" w:rsidTr="005503AF"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 w:cs="Arial"/>
              </w:rPr>
            </w:pPr>
            <w:r w:rsidRPr="00AF6A48">
              <w:rPr>
                <w:rFonts w:ascii="PT Astra Serif" w:hAnsi="PT Astra Serif" w:cs="Arial"/>
              </w:rPr>
              <w:t>12.00</w:t>
            </w:r>
          </w:p>
        </w:tc>
        <w:tc>
          <w:tcPr>
            <w:tcW w:w="25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 w:cs="Arial"/>
              </w:rPr>
            </w:pPr>
            <w:r w:rsidRPr="00AF6A48">
              <w:rPr>
                <w:rFonts w:ascii="PT Astra Serif" w:hAnsi="PT Astra Serif" w:cs="Arial"/>
              </w:rPr>
              <w:t xml:space="preserve">Принципы </w:t>
            </w:r>
          </w:p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</w:rPr>
            </w:pPr>
            <w:r w:rsidRPr="00AF6A48">
              <w:rPr>
                <w:rFonts w:ascii="PT Astra Serif" w:hAnsi="PT Astra Serif" w:cs="Arial"/>
              </w:rPr>
              <w:t>правильного питания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 w:cs="Arial"/>
              </w:rPr>
            </w:pPr>
            <w:r w:rsidRPr="00AF6A48">
              <w:rPr>
                <w:rFonts w:ascii="PT Astra Serif" w:hAnsi="PT Astra Serif" w:cs="Arial"/>
              </w:rPr>
              <w:t xml:space="preserve">Панькова </w:t>
            </w:r>
          </w:p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 w:cs="Arial"/>
              </w:rPr>
            </w:pPr>
            <w:r w:rsidRPr="00AF6A48">
              <w:rPr>
                <w:rFonts w:ascii="PT Astra Serif" w:hAnsi="PT Astra Serif" w:cs="Arial"/>
              </w:rPr>
              <w:t>Светлана Николаевна,</w:t>
            </w:r>
          </w:p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</w:rPr>
            </w:pPr>
            <w:r w:rsidRPr="00AF6A48">
              <w:rPr>
                <w:rFonts w:ascii="PT Astra Serif" w:hAnsi="PT Astra Serif" w:cs="Arial"/>
              </w:rPr>
              <w:t>врач-эндокринолог, диетолог</w:t>
            </w:r>
          </w:p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 w:cs="Arial"/>
              </w:rPr>
            </w:pPr>
          </w:p>
        </w:tc>
        <w:tc>
          <w:tcPr>
            <w:tcW w:w="2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1FFE" w:rsidRPr="00AF6A48" w:rsidRDefault="00D74681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hyperlink r:id="rId10" w:history="1">
              <w:r w:rsidR="00611FFE" w:rsidRPr="00AF6A48">
                <w:rPr>
                  <w:rStyle w:val="a8"/>
                  <w:rFonts w:ascii="PT Astra Serif" w:hAnsi="PT Astra Serif"/>
                  <w:color w:val="000000"/>
                  <w:u w:val="none"/>
                </w:rPr>
                <w:t>https://vk.com/minzdrav71</w:t>
              </w:r>
            </w:hyperlink>
          </w:p>
        </w:tc>
      </w:tr>
      <w:tr w:rsidR="00611FFE" w:rsidRPr="00D93B4E" w:rsidTr="00611FFE">
        <w:tc>
          <w:tcPr>
            <w:tcW w:w="10207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1FFE" w:rsidRPr="00AF6A48" w:rsidRDefault="00611FFE" w:rsidP="005503AF">
            <w:pPr>
              <w:spacing w:before="120" w:line="260" w:lineRule="exact"/>
              <w:jc w:val="center"/>
              <w:rPr>
                <w:rFonts w:ascii="PT Astra Serif" w:hAnsi="PT Astra Serif"/>
                <w:b/>
                <w:bCs/>
                <w:color w:val="000000"/>
              </w:rPr>
            </w:pPr>
            <w:r w:rsidRPr="00AF6A48">
              <w:rPr>
                <w:rFonts w:ascii="PT Astra Serif" w:hAnsi="PT Astra Serif"/>
                <w:b/>
                <w:bCs/>
                <w:color w:val="000000"/>
              </w:rPr>
              <w:t>28 января</w:t>
            </w:r>
          </w:p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</w:rPr>
            </w:pPr>
            <w:r w:rsidRPr="00AF6A48">
              <w:rPr>
                <w:rFonts w:ascii="PT Astra Serif" w:hAnsi="PT Astra Serif"/>
                <w:b/>
                <w:bCs/>
                <w:color w:val="000000"/>
              </w:rPr>
              <w:t>Личный прием</w:t>
            </w:r>
          </w:p>
        </w:tc>
      </w:tr>
      <w:tr w:rsidR="00611FFE" w:rsidRPr="00611FFE" w:rsidTr="005503AF"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</w:rPr>
              <w:t>10.00-14.00</w:t>
            </w:r>
          </w:p>
        </w:tc>
        <w:tc>
          <w:tcPr>
            <w:tcW w:w="25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</w:rPr>
              <w:t>Содержание общедомового имущества,</w:t>
            </w:r>
          </w:p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</w:rPr>
              <w:t>порядок начисления оплаты за ЖКУ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</w:rPr>
              <w:t>Ивченко Леонид Игоревич,</w:t>
            </w:r>
          </w:p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</w:rPr>
              <w:t>начальник государственной жилищной инспекции Тульской области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</w:rPr>
              <w:t xml:space="preserve">г. Тула, </w:t>
            </w:r>
            <w:r w:rsidRPr="00AF6A48">
              <w:rPr>
                <w:rFonts w:ascii="PT Astra Serif" w:hAnsi="PT Astra Serif"/>
                <w:color w:val="000000"/>
              </w:rPr>
              <w:br/>
              <w:t>пр. Ленина, д. 2,</w:t>
            </w:r>
          </w:p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</w:rPr>
              <w:t>тел: 8 (4872) 30-62-75</w:t>
            </w:r>
          </w:p>
        </w:tc>
      </w:tr>
      <w:tr w:rsidR="00611FFE" w:rsidRPr="00D93B4E" w:rsidTr="00611FFE">
        <w:tc>
          <w:tcPr>
            <w:tcW w:w="10207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b/>
                <w:color w:val="000000"/>
              </w:rPr>
              <w:t>Консультации</w:t>
            </w:r>
          </w:p>
        </w:tc>
      </w:tr>
      <w:tr w:rsidR="00611FFE" w:rsidRPr="00D93B4E" w:rsidTr="005503AF"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</w:rPr>
              <w:t>10.00-13.00</w:t>
            </w:r>
          </w:p>
        </w:tc>
        <w:tc>
          <w:tcPr>
            <w:tcW w:w="25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</w:rPr>
              <w:t>Предоставление мер социальной поддержки семьям с детьми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</w:rPr>
            </w:pPr>
            <w:r w:rsidRPr="00AF6A48">
              <w:rPr>
                <w:rFonts w:ascii="PT Astra Serif" w:hAnsi="PT Astra Serif"/>
              </w:rPr>
              <w:t xml:space="preserve">Краюшкин </w:t>
            </w:r>
          </w:p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</w:rPr>
            </w:pPr>
            <w:r w:rsidRPr="00AF6A48">
              <w:rPr>
                <w:rFonts w:ascii="PT Astra Serif" w:hAnsi="PT Astra Serif"/>
              </w:rPr>
              <w:t>Игорь Анатольевич,</w:t>
            </w:r>
          </w:p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</w:rPr>
              <w:t xml:space="preserve"> главный советник отдела по вопросам демографии и поддержки семей департамента по вопросам семьи и демографии министерства труда и социальной защиты Тульской области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</w:rPr>
              <w:t xml:space="preserve">г. Тула, </w:t>
            </w:r>
          </w:p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</w:rPr>
              <w:t>ул. Пушкинская, д. 29</w:t>
            </w:r>
          </w:p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</w:rPr>
              <w:t>тел: 8 (8472) 24-52-54</w:t>
            </w:r>
          </w:p>
        </w:tc>
      </w:tr>
      <w:tr w:rsidR="00611FFE" w:rsidRPr="00D93B4E" w:rsidTr="005503AF"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</w:rPr>
              <w:t>12.00-14.00</w:t>
            </w:r>
          </w:p>
        </w:tc>
        <w:tc>
          <w:tcPr>
            <w:tcW w:w="25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</w:rPr>
              <w:t>О реализации программы «Земский учитель» на территории Тульской области</w:t>
            </w:r>
          </w:p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</w:rPr>
              <w:t xml:space="preserve">Дагаева </w:t>
            </w:r>
          </w:p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</w:rPr>
              <w:t xml:space="preserve">Татьяна Михайловна, </w:t>
            </w:r>
          </w:p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</w:rPr>
              <w:t>начальник отдела развития педагогических кадров и мониторинга управления ресурсами департамента образования министерства образования Тульской области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</w:rPr>
              <w:t xml:space="preserve">г. Тула, </w:t>
            </w:r>
          </w:p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</w:rPr>
              <w:t xml:space="preserve">ул. Оружейная, д.5 </w:t>
            </w:r>
          </w:p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</w:rPr>
              <w:t>тел: 8 (4872) 56-38-20</w:t>
            </w:r>
          </w:p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</w:p>
        </w:tc>
      </w:tr>
      <w:tr w:rsidR="00611FFE" w:rsidRPr="00611FFE" w:rsidTr="005503AF"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</w:rPr>
              <w:t>14.00–16.00</w:t>
            </w:r>
          </w:p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25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</w:rPr>
              <w:t>Об уборке снега в зимний период на региональных дорогах Тульской области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</w:rPr>
              <w:t xml:space="preserve">Чепелев </w:t>
            </w:r>
          </w:p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</w:rPr>
              <w:t xml:space="preserve">Виталий Валерьевич, заместитель директора департамента – начальник </w:t>
            </w:r>
            <w:r w:rsidRPr="00AF6A48">
              <w:rPr>
                <w:rFonts w:ascii="PT Astra Serif" w:hAnsi="PT Astra Serif"/>
                <w:color w:val="000000"/>
              </w:rPr>
              <w:lastRenderedPageBreak/>
              <w:t>отдела дорожного хозяйства департамента дорожного хозяйства министерства транспорта и дорожного хозяйства Тульской области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1FFE" w:rsidRPr="00AF6A48" w:rsidRDefault="00611FFE" w:rsidP="005503AF">
            <w:pPr>
              <w:pStyle w:val="Default"/>
              <w:spacing w:line="260" w:lineRule="exact"/>
              <w:contextualSpacing/>
              <w:jc w:val="center"/>
            </w:pPr>
            <w:r w:rsidRPr="00AF6A48">
              <w:lastRenderedPageBreak/>
              <w:t xml:space="preserve">г. Тула, </w:t>
            </w:r>
            <w:r w:rsidRPr="00AF6A48">
              <w:br/>
              <w:t xml:space="preserve">пр. Ленина, д. 2, </w:t>
            </w:r>
          </w:p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</w:rPr>
              <w:t>8 (4872) 24-51-10</w:t>
            </w:r>
          </w:p>
        </w:tc>
      </w:tr>
      <w:tr w:rsidR="00611FFE" w:rsidRPr="00D93B4E" w:rsidTr="005503AF"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1FFE" w:rsidRPr="00AF6A48" w:rsidRDefault="00611FFE" w:rsidP="005503AF">
            <w:pPr>
              <w:spacing w:line="260" w:lineRule="exact"/>
              <w:contextualSpacing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</w:rPr>
              <w:t>14.00-16.00</w:t>
            </w:r>
          </w:p>
        </w:tc>
        <w:tc>
          <w:tcPr>
            <w:tcW w:w="25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</w:rPr>
            </w:pPr>
            <w:r w:rsidRPr="00AF6A48">
              <w:rPr>
                <w:rFonts w:ascii="PT Astra Serif" w:hAnsi="PT Astra Serif"/>
              </w:rPr>
              <w:t>Ответственность за нарушение лесного законодательства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</w:rPr>
            </w:pPr>
            <w:r w:rsidRPr="00AF6A48">
              <w:rPr>
                <w:rFonts w:ascii="PT Astra Serif" w:hAnsi="PT Astra Serif"/>
              </w:rPr>
              <w:t xml:space="preserve">Абросимова </w:t>
            </w:r>
          </w:p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</w:rPr>
            </w:pPr>
            <w:r w:rsidRPr="00AF6A48">
              <w:rPr>
                <w:rFonts w:ascii="PT Astra Serif" w:hAnsi="PT Astra Serif"/>
              </w:rPr>
              <w:t xml:space="preserve">Татьяна Александровна, государственный инспектор отдела федерального государственного лесного надзора (лесной охраны) и федерального государственного пожарного надзора в лесах департамента лесного хозяйства </w:t>
            </w:r>
          </w:p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</w:rPr>
              <w:t>министерства природных ресурсов и экологии Тульской области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</w:rPr>
            </w:pPr>
            <w:r w:rsidRPr="00AF6A48">
              <w:rPr>
                <w:rFonts w:ascii="PT Astra Serif" w:hAnsi="PT Astra Serif"/>
              </w:rPr>
              <w:t>г. Тула,</w:t>
            </w:r>
          </w:p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</w:rPr>
            </w:pPr>
            <w:r w:rsidRPr="00AF6A48">
              <w:rPr>
                <w:rFonts w:ascii="PT Astra Serif" w:hAnsi="PT Astra Serif"/>
              </w:rPr>
              <w:t xml:space="preserve">ул. Оборонная, д. 114а, </w:t>
            </w:r>
          </w:p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</w:rPr>
            </w:pPr>
            <w:r w:rsidRPr="00AF6A48">
              <w:rPr>
                <w:rFonts w:ascii="PT Astra Serif" w:hAnsi="PT Astra Serif"/>
              </w:rPr>
              <w:t>тел: 8 (4872) 24-51-80</w:t>
            </w:r>
          </w:p>
        </w:tc>
      </w:tr>
      <w:tr w:rsidR="00611FFE" w:rsidRPr="00D93B4E" w:rsidTr="005503AF"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</w:rPr>
              <w:t>14.00-17.00</w:t>
            </w:r>
          </w:p>
        </w:tc>
        <w:tc>
          <w:tcPr>
            <w:tcW w:w="25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b/>
              </w:rPr>
            </w:pPr>
            <w:r w:rsidRPr="00AF6A48">
              <w:rPr>
                <w:rFonts w:ascii="PT Astra Serif" w:hAnsi="PT Astra Serif"/>
              </w:rPr>
              <w:t xml:space="preserve">Предоставление земельных участков на территории населённого пункта </w:t>
            </w:r>
            <w:r w:rsidRPr="00AF6A48">
              <w:rPr>
                <w:rFonts w:ascii="PT Astra Serif" w:hAnsi="PT Astra Serif"/>
              </w:rPr>
              <w:br/>
              <w:t>г. Тула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</w:rPr>
            </w:pPr>
            <w:r w:rsidRPr="00AF6A48">
              <w:rPr>
                <w:rFonts w:ascii="PT Astra Serif" w:hAnsi="PT Astra Serif"/>
              </w:rPr>
              <w:t xml:space="preserve">Камаев </w:t>
            </w:r>
          </w:p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</w:rPr>
            </w:pPr>
            <w:r w:rsidRPr="00AF6A48">
              <w:rPr>
                <w:rFonts w:ascii="PT Astra Serif" w:hAnsi="PT Astra Serif"/>
              </w:rPr>
              <w:t>Дмитрий Константинович, заместитель директора департамента – начальник отдела по распоряжению земельными участками на территории населённого пункта г. Тула департамента имущественных и земельных отношений министерства имущественных и земельных отношений Тульской области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</w:rPr>
              <w:t>г. Тула,</w:t>
            </w:r>
          </w:p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</w:rPr>
            </w:pPr>
            <w:r w:rsidRPr="00AF6A48">
              <w:rPr>
                <w:rFonts w:ascii="PT Astra Serif" w:hAnsi="PT Astra Serif"/>
                <w:color w:val="000000"/>
              </w:rPr>
              <w:t xml:space="preserve"> </w:t>
            </w:r>
            <w:r w:rsidRPr="00AF6A48">
              <w:rPr>
                <w:rFonts w:ascii="PT Astra Serif" w:hAnsi="PT Astra Serif"/>
              </w:rPr>
              <w:t xml:space="preserve">ул. Жаворонкова, д. 2, </w:t>
            </w:r>
            <w:r w:rsidRPr="00AF6A48">
              <w:rPr>
                <w:rFonts w:ascii="PT Astra Serif" w:hAnsi="PT Astra Serif"/>
              </w:rPr>
              <w:br/>
              <w:t>тел: 8 (4872) 24-53-90</w:t>
            </w:r>
          </w:p>
        </w:tc>
      </w:tr>
      <w:tr w:rsidR="00611FFE" w:rsidRPr="00611FFE" w:rsidTr="005503AF"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</w:rPr>
              <w:t>16.00–18.00</w:t>
            </w:r>
          </w:p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25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</w:rPr>
              <w:t>Получение государственных и муниципальных услуг в электронной форме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</w:rPr>
              <w:t xml:space="preserve">Макаренко </w:t>
            </w:r>
          </w:p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</w:rPr>
              <w:t>Алексей Валерьевич, заместитель директора департамента – начальник отдела по информатизации департамента информационной безопасности и информатизации министерства по информатизации, связи и вопросам открытого управления Тульской области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</w:rPr>
              <w:t xml:space="preserve">г. Тула, </w:t>
            </w:r>
          </w:p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</w:rPr>
              <w:t>пр. Ленина, д. 2</w:t>
            </w:r>
          </w:p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</w:rPr>
              <w:t xml:space="preserve">тел: 8 (4872) 24-51-04, </w:t>
            </w:r>
          </w:p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</w:rPr>
              <w:t>(доб. 65-13)</w:t>
            </w:r>
          </w:p>
        </w:tc>
      </w:tr>
      <w:tr w:rsidR="00611FFE" w:rsidRPr="00D93B4E" w:rsidTr="00611FFE">
        <w:tc>
          <w:tcPr>
            <w:tcW w:w="10207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1FFE" w:rsidRPr="00AF6A48" w:rsidRDefault="00611FFE" w:rsidP="005503AF">
            <w:pPr>
              <w:spacing w:before="120" w:line="260" w:lineRule="exact"/>
              <w:jc w:val="center"/>
              <w:rPr>
                <w:rFonts w:ascii="PT Astra Serif" w:hAnsi="PT Astra Serif"/>
                <w:b/>
                <w:bCs/>
                <w:color w:val="000000"/>
              </w:rPr>
            </w:pPr>
            <w:r w:rsidRPr="00AF6A48">
              <w:rPr>
                <w:rFonts w:ascii="PT Astra Serif" w:hAnsi="PT Astra Serif"/>
                <w:b/>
                <w:bCs/>
                <w:color w:val="000000"/>
              </w:rPr>
              <w:t>29 января</w:t>
            </w:r>
          </w:p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</w:rPr>
            </w:pPr>
            <w:r w:rsidRPr="00AF6A48">
              <w:rPr>
                <w:rFonts w:ascii="PT Astra Serif" w:hAnsi="PT Astra Serif"/>
                <w:b/>
                <w:bCs/>
                <w:color w:val="000000"/>
              </w:rPr>
              <w:t>Личный прием</w:t>
            </w:r>
          </w:p>
        </w:tc>
      </w:tr>
      <w:tr w:rsidR="00611FFE" w:rsidRPr="00611FFE" w:rsidTr="005503AF"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1FFE" w:rsidRPr="00AF6A48" w:rsidRDefault="00611FFE" w:rsidP="005503AF">
            <w:pPr>
              <w:spacing w:line="260" w:lineRule="exact"/>
              <w:contextualSpacing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</w:rPr>
              <w:t>10.00-14.00</w:t>
            </w:r>
          </w:p>
        </w:tc>
        <w:tc>
          <w:tcPr>
            <w:tcW w:w="25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1FFE" w:rsidRPr="00AF6A48" w:rsidRDefault="00611FFE" w:rsidP="005503AF">
            <w:pPr>
              <w:spacing w:line="260" w:lineRule="exact"/>
              <w:contextualSpacing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</w:rPr>
              <w:t>Здравоохранение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1FFE" w:rsidRPr="00AF6A48" w:rsidRDefault="00611FFE" w:rsidP="005503AF">
            <w:pPr>
              <w:spacing w:line="260" w:lineRule="exact"/>
              <w:contextualSpacing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</w:rPr>
              <w:t xml:space="preserve">Эрк Алексей Алоисович, </w:t>
            </w:r>
            <w:r w:rsidRPr="00AF6A48">
              <w:rPr>
                <w:rFonts w:ascii="PT Astra Serif" w:hAnsi="PT Astra Serif"/>
                <w:color w:val="000000"/>
              </w:rPr>
              <w:br/>
              <w:t>министр здравоохранения Тульской области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1FFE" w:rsidRPr="00AF6A48" w:rsidRDefault="00611FFE" w:rsidP="005503AF">
            <w:pPr>
              <w:pStyle w:val="Default"/>
              <w:spacing w:line="260" w:lineRule="exact"/>
              <w:contextualSpacing/>
              <w:jc w:val="center"/>
            </w:pPr>
            <w:r w:rsidRPr="00AF6A48">
              <w:t xml:space="preserve">г. Тула, </w:t>
            </w:r>
            <w:r w:rsidRPr="00AF6A48">
              <w:br/>
              <w:t xml:space="preserve">пр. Ленина, д. 2, </w:t>
            </w:r>
          </w:p>
          <w:p w:rsidR="00611FFE" w:rsidRPr="00AF6A48" w:rsidRDefault="00611FFE" w:rsidP="005503AF">
            <w:pPr>
              <w:pStyle w:val="Default"/>
              <w:spacing w:line="260" w:lineRule="exact"/>
              <w:contextualSpacing/>
              <w:jc w:val="center"/>
            </w:pPr>
            <w:r w:rsidRPr="00AF6A48">
              <w:t>тел: 8 (4872) 30-62-75</w:t>
            </w:r>
          </w:p>
        </w:tc>
      </w:tr>
      <w:tr w:rsidR="00611FFE" w:rsidRPr="00D93B4E" w:rsidTr="00611FFE">
        <w:tc>
          <w:tcPr>
            <w:tcW w:w="10207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b/>
                <w:color w:val="000000"/>
              </w:rPr>
              <w:t>Консультации</w:t>
            </w:r>
          </w:p>
        </w:tc>
      </w:tr>
      <w:tr w:rsidR="00611FFE" w:rsidRPr="00D93B4E" w:rsidTr="005503AF"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</w:rPr>
              <w:t>10.00-12.00</w:t>
            </w:r>
          </w:p>
        </w:tc>
        <w:tc>
          <w:tcPr>
            <w:tcW w:w="25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</w:rPr>
            </w:pPr>
            <w:r w:rsidRPr="00AF6A48">
              <w:rPr>
                <w:rFonts w:ascii="PT Astra Serif" w:hAnsi="PT Astra Serif"/>
              </w:rPr>
              <w:t xml:space="preserve">Осуществление регионального, </w:t>
            </w:r>
            <w:r w:rsidRPr="00AF6A48">
              <w:rPr>
                <w:rFonts w:ascii="PT Astra Serif" w:hAnsi="PT Astra Serif"/>
              </w:rPr>
              <w:lastRenderedPageBreak/>
              <w:t>государственного строительного надзора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</w:rPr>
            </w:pPr>
            <w:r w:rsidRPr="00AF6A48">
              <w:rPr>
                <w:rFonts w:ascii="PT Astra Serif" w:hAnsi="PT Astra Serif"/>
              </w:rPr>
              <w:lastRenderedPageBreak/>
              <w:t xml:space="preserve">Багдасарян </w:t>
            </w:r>
          </w:p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</w:rPr>
            </w:pPr>
            <w:r w:rsidRPr="00AF6A48">
              <w:rPr>
                <w:rFonts w:ascii="PT Astra Serif" w:hAnsi="PT Astra Serif"/>
              </w:rPr>
              <w:t>Анна Владимировна,</w:t>
            </w:r>
          </w:p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</w:rPr>
            </w:pPr>
            <w:r w:rsidRPr="00AF6A48">
              <w:rPr>
                <w:rFonts w:ascii="PT Astra Serif" w:hAnsi="PT Astra Serif"/>
              </w:rPr>
              <w:lastRenderedPageBreak/>
              <w:t>начальник отдела по надзору за строительством инспекции Тульской области по государственному архитектурно-строительному надзору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</w:rPr>
              <w:lastRenderedPageBreak/>
              <w:t xml:space="preserve">г. Тула, </w:t>
            </w:r>
          </w:p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</w:rPr>
              <w:t>ул. Оборонная, д.114а,</w:t>
            </w:r>
          </w:p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</w:rPr>
              <w:lastRenderedPageBreak/>
              <w:t>тел: 8 (4872) 36-12-52</w:t>
            </w:r>
          </w:p>
        </w:tc>
      </w:tr>
      <w:tr w:rsidR="00611FFE" w:rsidRPr="00611FFE" w:rsidTr="005503AF"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  <w:lang w:val="en-US"/>
              </w:rPr>
            </w:pPr>
            <w:r w:rsidRPr="00AF6A48">
              <w:rPr>
                <w:rFonts w:ascii="PT Astra Serif" w:hAnsi="PT Astra Serif"/>
                <w:color w:val="000000"/>
                <w:lang w:val="en-US"/>
              </w:rPr>
              <w:lastRenderedPageBreak/>
              <w:t>1</w:t>
            </w:r>
            <w:r w:rsidRPr="00AF6A48">
              <w:rPr>
                <w:rFonts w:ascii="PT Astra Serif" w:hAnsi="PT Astra Serif"/>
                <w:color w:val="000000"/>
              </w:rPr>
              <w:t>4.</w:t>
            </w:r>
            <w:r w:rsidRPr="00AF6A48">
              <w:rPr>
                <w:rFonts w:ascii="PT Astra Serif" w:hAnsi="PT Astra Serif"/>
                <w:color w:val="000000"/>
                <w:lang w:val="en-US"/>
              </w:rPr>
              <w:t>00-1</w:t>
            </w:r>
            <w:r w:rsidRPr="00AF6A48">
              <w:rPr>
                <w:rFonts w:ascii="PT Astra Serif" w:hAnsi="PT Astra Serif"/>
                <w:color w:val="000000"/>
              </w:rPr>
              <w:t>6.</w:t>
            </w:r>
            <w:r w:rsidRPr="00AF6A48">
              <w:rPr>
                <w:rFonts w:ascii="PT Astra Serif" w:hAnsi="PT Astra Serif"/>
                <w:color w:val="000000"/>
                <w:lang w:val="en-US"/>
              </w:rPr>
              <w:t>00</w:t>
            </w:r>
          </w:p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25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</w:rPr>
              <w:t>Итоги социально-экономического развития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</w:rPr>
              <w:t xml:space="preserve">Ковалева </w:t>
            </w:r>
          </w:p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</w:rPr>
              <w:t>Татьяна Александровна, начальник отдела анализа и прогнозирования департамента экономического развития министерства экономического развития Тульской области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</w:rPr>
              <w:t xml:space="preserve">г. Тула, </w:t>
            </w:r>
            <w:r w:rsidRPr="00AF6A48">
              <w:rPr>
                <w:rFonts w:ascii="PT Astra Serif" w:hAnsi="PT Astra Serif"/>
                <w:color w:val="000000"/>
              </w:rPr>
              <w:br/>
              <w:t xml:space="preserve">пр. Ленина, д. 2, </w:t>
            </w:r>
          </w:p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  <w:shd w:val="clear" w:color="auto" w:fill="FFFFFF"/>
              </w:rPr>
            </w:pPr>
            <w:r w:rsidRPr="00AF6A48">
              <w:rPr>
                <w:rFonts w:ascii="PT Astra Serif" w:hAnsi="PT Astra Serif"/>
                <w:color w:val="000000"/>
                <w:shd w:val="clear" w:color="auto" w:fill="FFFFFF"/>
              </w:rPr>
              <w:t>8 (4872) 24-51-04 </w:t>
            </w:r>
          </w:p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  <w:shd w:val="clear" w:color="auto" w:fill="FFFFFF"/>
              </w:rPr>
              <w:t>(доб.28-52,28-08)</w:t>
            </w:r>
          </w:p>
        </w:tc>
      </w:tr>
      <w:tr w:rsidR="00611FFE" w:rsidRPr="00D93B4E" w:rsidTr="005503AF"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</w:rPr>
              <w:t>12.00-14.00</w:t>
            </w:r>
          </w:p>
        </w:tc>
        <w:tc>
          <w:tcPr>
            <w:tcW w:w="25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</w:rPr>
              <w:t>Вопросы функционирования образовательных организаций. Заболевания в образовательных организациях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</w:rPr>
              <w:t>Логунова</w:t>
            </w:r>
          </w:p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</w:rPr>
              <w:t xml:space="preserve"> Людмила Юрьевна,</w:t>
            </w:r>
          </w:p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</w:rPr>
              <w:t>главный консультант отдела развития дошкольного, общего, дополнительного образования и воспитания департамента образования министерства образования Тульской области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</w:rPr>
              <w:t xml:space="preserve">г. Тула, </w:t>
            </w:r>
          </w:p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</w:rPr>
              <w:t xml:space="preserve">ул. Оружейная, д.5 </w:t>
            </w:r>
          </w:p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</w:rPr>
              <w:t>тел: 8 (4872) 56-38-20</w:t>
            </w:r>
          </w:p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</w:p>
        </w:tc>
      </w:tr>
      <w:tr w:rsidR="00611FFE" w:rsidRPr="00D93B4E" w:rsidTr="005503A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1FFE" w:rsidRPr="00AF6A48" w:rsidRDefault="00611FFE" w:rsidP="005503AF">
            <w:pPr>
              <w:spacing w:line="260" w:lineRule="exact"/>
              <w:contextualSpacing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</w:rPr>
              <w:t>12.30-14.30</w:t>
            </w: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1FFE" w:rsidRPr="00AF6A48" w:rsidRDefault="00611FFE" w:rsidP="005503AF">
            <w:pPr>
              <w:pStyle w:val="Default"/>
              <w:spacing w:line="260" w:lineRule="exact"/>
              <w:contextualSpacing/>
              <w:jc w:val="center"/>
            </w:pPr>
            <w:r w:rsidRPr="00AF6A48">
              <w:t>Кадровая работа,</w:t>
            </w:r>
          </w:p>
          <w:p w:rsidR="00611FFE" w:rsidRPr="00AF6A48" w:rsidRDefault="00611FFE" w:rsidP="005503AF">
            <w:pPr>
              <w:spacing w:line="260" w:lineRule="exact"/>
              <w:contextualSpacing/>
              <w:jc w:val="center"/>
              <w:rPr>
                <w:rFonts w:ascii="PT Astra Serif" w:hAnsi="PT Astra Serif"/>
              </w:rPr>
            </w:pPr>
            <w:r w:rsidRPr="00AF6A48">
              <w:rPr>
                <w:rFonts w:ascii="PT Astra Serif" w:hAnsi="PT Astra Serif"/>
              </w:rPr>
              <w:t xml:space="preserve">меры социальной поддержки для медицинских работников, </w:t>
            </w:r>
          </w:p>
          <w:p w:rsidR="00611FFE" w:rsidRPr="00AF6A48" w:rsidRDefault="00611FFE" w:rsidP="005503AF">
            <w:pPr>
              <w:spacing w:line="260" w:lineRule="exact"/>
              <w:contextualSpacing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</w:rPr>
              <w:t>целевое обучение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1FFE" w:rsidRPr="00AF6A48" w:rsidRDefault="00611FFE" w:rsidP="005503AF">
            <w:pPr>
              <w:spacing w:line="260" w:lineRule="exact"/>
              <w:contextualSpacing/>
              <w:jc w:val="center"/>
              <w:rPr>
                <w:rFonts w:ascii="PT Astra Serif" w:hAnsi="PT Astra Serif"/>
              </w:rPr>
            </w:pPr>
            <w:r w:rsidRPr="00AF6A48">
              <w:rPr>
                <w:rFonts w:ascii="PT Astra Serif" w:hAnsi="PT Astra Serif"/>
              </w:rPr>
              <w:t xml:space="preserve">Шевченко </w:t>
            </w:r>
          </w:p>
          <w:p w:rsidR="00611FFE" w:rsidRPr="00AF6A48" w:rsidRDefault="00611FFE" w:rsidP="005503AF">
            <w:pPr>
              <w:spacing w:line="260" w:lineRule="exact"/>
              <w:contextualSpacing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</w:rPr>
              <w:t>Ольга Вениаминовна, начальник отдела кадровой работы и обеспечения деятельности департамента ведомственного контроля и обеспечения деятельности министерства здравоохранения Тульской области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1FFE" w:rsidRPr="00AF6A48" w:rsidRDefault="00611FFE" w:rsidP="005503AF">
            <w:pPr>
              <w:pStyle w:val="Default"/>
              <w:spacing w:line="260" w:lineRule="exact"/>
              <w:contextualSpacing/>
              <w:jc w:val="center"/>
            </w:pPr>
            <w:r w:rsidRPr="00AF6A48">
              <w:t xml:space="preserve">г. Тула, </w:t>
            </w:r>
            <w:r w:rsidRPr="00AF6A48">
              <w:br/>
              <w:t>ул. Оборонная, д. 114 Г,</w:t>
            </w:r>
          </w:p>
          <w:p w:rsidR="00611FFE" w:rsidRPr="00AF6A48" w:rsidRDefault="00611FFE" w:rsidP="005503AF">
            <w:pPr>
              <w:spacing w:line="260" w:lineRule="exact"/>
              <w:contextualSpacing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</w:rPr>
              <w:t>8 (4872) 37-08-50</w:t>
            </w:r>
          </w:p>
        </w:tc>
      </w:tr>
      <w:tr w:rsidR="00611FFE" w:rsidRPr="00D93B4E" w:rsidTr="005503A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1FFE" w:rsidRPr="00AF6A48" w:rsidRDefault="00611FFE" w:rsidP="005503AF">
            <w:pPr>
              <w:spacing w:line="260" w:lineRule="exact"/>
              <w:contextualSpacing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</w:rPr>
              <w:t>14.00-16.00</w:t>
            </w: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</w:rPr>
            </w:pPr>
            <w:r w:rsidRPr="00AF6A48">
              <w:rPr>
                <w:rFonts w:ascii="PT Astra Serif" w:hAnsi="PT Astra Serif"/>
              </w:rPr>
              <w:t>Порядок заготовки и сбора валежника. Порядок заготовки дров для собственных нужд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6A48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</w:rPr>
            </w:pPr>
            <w:r w:rsidRPr="00AF6A48">
              <w:rPr>
                <w:rFonts w:ascii="PT Astra Serif" w:hAnsi="PT Astra Serif"/>
              </w:rPr>
              <w:t xml:space="preserve">Лифанов </w:t>
            </w:r>
          </w:p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</w:rPr>
            </w:pPr>
            <w:r w:rsidRPr="00AF6A48">
              <w:rPr>
                <w:rFonts w:ascii="PT Astra Serif" w:hAnsi="PT Astra Serif"/>
              </w:rPr>
              <w:t>Юрий Тимофеевич начальник отдела организации лесопользования и ведения государственного лесного реестра департамента лесного хозяйства</w:t>
            </w:r>
          </w:p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AF6A48">
              <w:rPr>
                <w:rFonts w:ascii="PT Astra Serif" w:hAnsi="PT Astra Serif"/>
                <w:color w:val="000000"/>
              </w:rPr>
              <w:t>министерства природных ресурсов и экологии Тульской области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</w:rPr>
            </w:pPr>
            <w:r w:rsidRPr="00AF6A48">
              <w:rPr>
                <w:rFonts w:ascii="PT Astra Serif" w:hAnsi="PT Astra Serif"/>
              </w:rPr>
              <w:t>г. Тула,</w:t>
            </w:r>
          </w:p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</w:rPr>
            </w:pPr>
            <w:r w:rsidRPr="00AF6A48">
              <w:rPr>
                <w:rFonts w:ascii="PT Astra Serif" w:hAnsi="PT Astra Serif"/>
              </w:rPr>
              <w:t xml:space="preserve">ул. Оборонная, д. 114а, </w:t>
            </w:r>
          </w:p>
          <w:p w:rsidR="00611FFE" w:rsidRPr="00AF6A48" w:rsidRDefault="00611FFE" w:rsidP="005503AF">
            <w:pPr>
              <w:spacing w:line="260" w:lineRule="exact"/>
              <w:jc w:val="center"/>
              <w:rPr>
                <w:rFonts w:ascii="PT Astra Serif" w:hAnsi="PT Astra Serif"/>
              </w:rPr>
            </w:pPr>
            <w:r w:rsidRPr="00AF6A48">
              <w:rPr>
                <w:rFonts w:ascii="PT Astra Serif" w:hAnsi="PT Astra Serif"/>
              </w:rPr>
              <w:t>тел: 8 (4872) 24-51-80</w:t>
            </w:r>
          </w:p>
        </w:tc>
      </w:tr>
    </w:tbl>
    <w:p w:rsidR="005F6D36" w:rsidRDefault="005F6D36">
      <w:pPr>
        <w:jc w:val="both"/>
        <w:rPr>
          <w:rFonts w:ascii="PT Astra Serif" w:hAnsi="PT Astra Serif" w:cs="PT Astra Serif"/>
          <w:szCs w:val="28"/>
        </w:rPr>
      </w:pPr>
    </w:p>
    <w:p w:rsidR="005F6D36" w:rsidRDefault="005F6D36">
      <w:pPr>
        <w:jc w:val="both"/>
        <w:rPr>
          <w:rFonts w:ascii="PT Astra Serif" w:hAnsi="PT Astra Serif" w:cs="PT Astra Serif"/>
          <w:szCs w:val="28"/>
        </w:rPr>
      </w:pPr>
    </w:p>
    <w:sectPr w:rsidR="005F6D36" w:rsidSect="005F6D36">
      <w:pgSz w:w="11906" w:h="16838"/>
      <w:pgMar w:top="567" w:right="851" w:bottom="1134" w:left="1418" w:header="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74681" w:rsidRDefault="00D74681">
      <w:r>
        <w:separator/>
      </w:r>
    </w:p>
  </w:endnote>
  <w:endnote w:type="continuationSeparator" w:id="0">
    <w:p w:rsidR="00D74681" w:rsidRDefault="00D746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74681" w:rsidRDefault="00D74681">
      <w:r>
        <w:separator/>
      </w:r>
    </w:p>
  </w:footnote>
  <w:footnote w:type="continuationSeparator" w:id="0">
    <w:p w:rsidR="00D74681" w:rsidRDefault="00D746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5967"/>
    <w:rsid w:val="00097D31"/>
    <w:rsid w:val="000E6231"/>
    <w:rsid w:val="001A5FBD"/>
    <w:rsid w:val="001C7CE2"/>
    <w:rsid w:val="001E53E5"/>
    <w:rsid w:val="002013D6"/>
    <w:rsid w:val="0021412F"/>
    <w:rsid w:val="00260B37"/>
    <w:rsid w:val="00265967"/>
    <w:rsid w:val="002B4FD2"/>
    <w:rsid w:val="00322635"/>
    <w:rsid w:val="003247E4"/>
    <w:rsid w:val="0048387B"/>
    <w:rsid w:val="005503AF"/>
    <w:rsid w:val="005B2800"/>
    <w:rsid w:val="005B3753"/>
    <w:rsid w:val="005C6B9A"/>
    <w:rsid w:val="005F6D36"/>
    <w:rsid w:val="00611FFE"/>
    <w:rsid w:val="006C26C1"/>
    <w:rsid w:val="006F2075"/>
    <w:rsid w:val="007143EE"/>
    <w:rsid w:val="00735804"/>
    <w:rsid w:val="00796661"/>
    <w:rsid w:val="007E0233"/>
    <w:rsid w:val="00886A38"/>
    <w:rsid w:val="008D0BBC"/>
    <w:rsid w:val="009A7968"/>
    <w:rsid w:val="009B5881"/>
    <w:rsid w:val="009B5C67"/>
    <w:rsid w:val="00A24EB9"/>
    <w:rsid w:val="00AF6A48"/>
    <w:rsid w:val="00B0593F"/>
    <w:rsid w:val="00D74681"/>
    <w:rsid w:val="00D763B2"/>
    <w:rsid w:val="00DE5420"/>
    <w:rsid w:val="00E11B07"/>
    <w:rsid w:val="00E43EF4"/>
    <w:rsid w:val="00E92C32"/>
    <w:rsid w:val="00F737E5"/>
    <w:rsid w:val="00FB5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5:chartTrackingRefBased/>
  <w15:docId w15:val="{A3B6D427-247A-4569-9346-522C8B26DE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/>
    </w:pPr>
    <w:rPr>
      <w:sz w:val="24"/>
      <w:szCs w:val="24"/>
      <w:lang w:eastAsia="zh-CN"/>
    </w:rPr>
  </w:style>
  <w:style w:type="paragraph" w:styleId="1">
    <w:name w:val="heading 1"/>
    <w:basedOn w:val="a"/>
    <w:next w:val="a"/>
    <w:qFormat/>
    <w:pPr>
      <w:keepNext/>
      <w:numPr>
        <w:numId w:val="1"/>
      </w:numPr>
      <w:jc w:val="center"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jc w:val="center"/>
      <w:outlineLvl w:val="1"/>
    </w:pPr>
    <w:rPr>
      <w:sz w:val="36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jc w:val="both"/>
      <w:outlineLvl w:val="2"/>
    </w:pPr>
    <w:rPr>
      <w:sz w:val="28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jc w:val="both"/>
      <w:outlineLvl w:val="3"/>
    </w:pPr>
    <w:rPr>
      <w:sz w:val="32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outlineLvl w:val="4"/>
    </w:pPr>
    <w:rPr>
      <w:b/>
      <w:bCs/>
      <w:sz w:val="28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outlineLvl w:val="5"/>
    </w:pPr>
    <w:rPr>
      <w:sz w:val="28"/>
    </w:rPr>
  </w:style>
  <w:style w:type="paragraph" w:styleId="7">
    <w:name w:val="heading 7"/>
    <w:basedOn w:val="a"/>
    <w:next w:val="a"/>
    <w:qFormat/>
    <w:pPr>
      <w:keepNext/>
      <w:numPr>
        <w:ilvl w:val="6"/>
        <w:numId w:val="1"/>
      </w:numPr>
      <w:outlineLvl w:val="6"/>
    </w:pPr>
    <w:rPr>
      <w:b/>
      <w:bCs/>
      <w:sz w:val="28"/>
    </w:rPr>
  </w:style>
  <w:style w:type="paragraph" w:styleId="8">
    <w:name w:val="heading 8"/>
    <w:basedOn w:val="a"/>
    <w:next w:val="a"/>
    <w:qFormat/>
    <w:pPr>
      <w:keepNext/>
      <w:numPr>
        <w:ilvl w:val="7"/>
        <w:numId w:val="1"/>
      </w:numPr>
      <w:outlineLvl w:val="7"/>
    </w:pPr>
    <w:rPr>
      <w:sz w:val="28"/>
    </w:rPr>
  </w:style>
  <w:style w:type="paragraph" w:styleId="9">
    <w:name w:val="heading 9"/>
    <w:basedOn w:val="a"/>
    <w:next w:val="a"/>
    <w:qFormat/>
    <w:pPr>
      <w:keepNext/>
      <w:numPr>
        <w:ilvl w:val="8"/>
        <w:numId w:val="1"/>
      </w:numPr>
      <w:outlineLvl w:val="8"/>
    </w:pPr>
    <w:rPr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30">
    <w:name w:val="Основной шрифт абзаца3"/>
  </w:style>
  <w:style w:type="character" w:customStyle="1" w:styleId="20">
    <w:name w:val="Основной шрифт абзаца2"/>
  </w:style>
  <w:style w:type="character" w:customStyle="1" w:styleId="WW8Num2z0">
    <w:name w:val="WW8Num2z0"/>
    <w:rPr>
      <w:rFonts w:ascii="Times New Roman" w:eastAsia="Times New Roman" w:hAnsi="Times New Roman" w:cs="Times New Roman" w:hint="default"/>
    </w:rPr>
  </w:style>
  <w:style w:type="character" w:customStyle="1" w:styleId="WW8Num2z1">
    <w:name w:val="WW8Num2z1"/>
    <w:rPr>
      <w:rFonts w:ascii="Courier New" w:hAnsi="Courier New" w:cs="Courier New" w:hint="default"/>
    </w:rPr>
  </w:style>
  <w:style w:type="character" w:customStyle="1" w:styleId="WW8Num2z2">
    <w:name w:val="WW8Num2z2"/>
    <w:rPr>
      <w:rFonts w:ascii="Wingdings" w:hAnsi="Wingdings" w:cs="Wingdings" w:hint="default"/>
    </w:rPr>
  </w:style>
  <w:style w:type="character" w:customStyle="1" w:styleId="WW8Num2z3">
    <w:name w:val="WW8Num2z3"/>
    <w:rPr>
      <w:rFonts w:ascii="Symbol" w:hAnsi="Symbol" w:cs="Symbol" w:hint="default"/>
    </w:rPr>
  </w:style>
  <w:style w:type="character" w:customStyle="1" w:styleId="WW8Num3z0">
    <w:name w:val="WW8Num3z0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ascii="Times New Roman" w:eastAsia="Times New Roman" w:hAnsi="Times New Roman" w:cs="Times New Roman" w:hint="default"/>
    </w:rPr>
  </w:style>
  <w:style w:type="character" w:customStyle="1" w:styleId="WW8Num6z1">
    <w:name w:val="WW8Num6z1"/>
    <w:rPr>
      <w:rFonts w:ascii="Courier New" w:hAnsi="Courier New" w:cs="Courier New" w:hint="default"/>
    </w:rPr>
  </w:style>
  <w:style w:type="character" w:customStyle="1" w:styleId="WW8Num6z2">
    <w:name w:val="WW8Num6z2"/>
    <w:rPr>
      <w:rFonts w:ascii="Wingdings" w:hAnsi="Wingdings" w:cs="Wingdings" w:hint="default"/>
    </w:rPr>
  </w:style>
  <w:style w:type="character" w:customStyle="1" w:styleId="WW8Num6z3">
    <w:name w:val="WW8Num6z3"/>
    <w:rPr>
      <w:rFonts w:ascii="Symbol" w:hAnsi="Symbol" w:cs="Symbol" w:hint="default"/>
    </w:rPr>
  </w:style>
  <w:style w:type="character" w:customStyle="1" w:styleId="WW8Num7z0">
    <w:name w:val="WW8Num7z0"/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</w:style>
  <w:style w:type="character" w:customStyle="1" w:styleId="WW8Num27z1">
    <w:name w:val="WW8Num27z1"/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</w:style>
  <w:style w:type="character" w:customStyle="1" w:styleId="WW8Num28z1">
    <w:name w:val="WW8Num28z1"/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</w:style>
  <w:style w:type="character" w:customStyle="1" w:styleId="WW8Num29z1">
    <w:name w:val="WW8Num29z1"/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</w:style>
  <w:style w:type="character" w:customStyle="1" w:styleId="WW8Num30z1">
    <w:name w:val="WW8Num30z1"/>
  </w:style>
  <w:style w:type="character" w:customStyle="1" w:styleId="WW8Num30z2">
    <w:name w:val="WW8Num30z2"/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</w:style>
  <w:style w:type="character" w:customStyle="1" w:styleId="WW8Num31z1">
    <w:name w:val="WW8Num31z1"/>
  </w:style>
  <w:style w:type="character" w:customStyle="1" w:styleId="WW8Num31z2">
    <w:name w:val="WW8Num31z2"/>
  </w:style>
  <w:style w:type="character" w:customStyle="1" w:styleId="WW8Num31z3">
    <w:name w:val="WW8Num31z3"/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WW8Num32z0">
    <w:name w:val="WW8Num32z0"/>
  </w:style>
  <w:style w:type="character" w:customStyle="1" w:styleId="WW8Num32z1">
    <w:name w:val="WW8Num32z1"/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</w:style>
  <w:style w:type="character" w:customStyle="1" w:styleId="WW8Num33z1">
    <w:name w:val="WW8Num33z1"/>
  </w:style>
  <w:style w:type="character" w:customStyle="1" w:styleId="WW8Num33z2">
    <w:name w:val="WW8Num33z2"/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0">
    <w:name w:val="WW8Num34z0"/>
  </w:style>
  <w:style w:type="character" w:customStyle="1" w:styleId="WW8Num34z1">
    <w:name w:val="WW8Num34z1"/>
  </w:style>
  <w:style w:type="character" w:customStyle="1" w:styleId="WW8Num34z2">
    <w:name w:val="WW8Num34z2"/>
  </w:style>
  <w:style w:type="character" w:customStyle="1" w:styleId="WW8Num34z3">
    <w:name w:val="WW8Num34z3"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10">
    <w:name w:val="Основной шрифт абзаца1"/>
  </w:style>
  <w:style w:type="character" w:styleId="a3">
    <w:name w:val="page number"/>
    <w:basedOn w:val="10"/>
  </w:style>
  <w:style w:type="character" w:customStyle="1" w:styleId="a4">
    <w:name w:val="Текст выноски Знак"/>
    <w:rPr>
      <w:rFonts w:ascii="Tahoma" w:hAnsi="Tahoma" w:cs="Tahoma"/>
      <w:sz w:val="16"/>
      <w:szCs w:val="16"/>
    </w:rPr>
  </w:style>
  <w:style w:type="character" w:customStyle="1" w:styleId="11">
    <w:name w:val="Знак примечания1"/>
    <w:rPr>
      <w:sz w:val="16"/>
      <w:szCs w:val="16"/>
    </w:rPr>
  </w:style>
  <w:style w:type="character" w:customStyle="1" w:styleId="a5">
    <w:name w:val="Текст примечания Знак"/>
    <w:basedOn w:val="10"/>
  </w:style>
  <w:style w:type="character" w:customStyle="1" w:styleId="a6">
    <w:name w:val="Тема примечания Знак"/>
    <w:rPr>
      <w:b/>
      <w:bCs/>
    </w:rPr>
  </w:style>
  <w:style w:type="character" w:styleId="a7">
    <w:name w:val="Placeholder Text"/>
    <w:rPr>
      <w:color w:val="808080"/>
    </w:rPr>
  </w:style>
  <w:style w:type="character" w:styleId="a8">
    <w:name w:val="Hyperlink"/>
    <w:uiPriority w:val="99"/>
    <w:rPr>
      <w:color w:val="0000FF"/>
      <w:u w:val="single"/>
    </w:rPr>
  </w:style>
  <w:style w:type="character" w:customStyle="1" w:styleId="a9">
    <w:name w:val="Текст Знак"/>
    <w:rPr>
      <w:rFonts w:ascii="Courier New" w:hAnsi="Courier New" w:cs="Courier New"/>
    </w:rPr>
  </w:style>
  <w:style w:type="paragraph" w:customStyle="1" w:styleId="aa">
    <w:name w:val="Заголовок"/>
    <w:basedOn w:val="a"/>
    <w:next w:val="ab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b">
    <w:name w:val="Body Text"/>
    <w:basedOn w:val="a"/>
    <w:pPr>
      <w:jc w:val="both"/>
    </w:pPr>
    <w:rPr>
      <w:sz w:val="28"/>
    </w:rPr>
  </w:style>
  <w:style w:type="paragraph" w:styleId="ac">
    <w:name w:val="List"/>
    <w:basedOn w:val="ab"/>
    <w:rPr>
      <w:rFonts w:cs="Mangal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31">
    <w:name w:val="Указатель3"/>
    <w:basedOn w:val="a"/>
    <w:pPr>
      <w:suppressLineNumbers/>
    </w:pPr>
    <w:rPr>
      <w:rFonts w:cs="Mangal"/>
    </w:rPr>
  </w:style>
  <w:style w:type="paragraph" w:customStyle="1" w:styleId="21">
    <w:name w:val="Название объекта2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22">
    <w:name w:val="Указатель2"/>
    <w:basedOn w:val="a"/>
    <w:pPr>
      <w:suppressLineNumbers/>
    </w:pPr>
    <w:rPr>
      <w:rFonts w:cs="Mangal"/>
    </w:rPr>
  </w:style>
  <w:style w:type="paragraph" w:customStyle="1" w:styleId="12">
    <w:name w:val="Название объекта1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13">
    <w:name w:val="Указатель1"/>
    <w:basedOn w:val="a"/>
    <w:pPr>
      <w:suppressLineNumbers/>
    </w:pPr>
    <w:rPr>
      <w:rFonts w:cs="Mangal"/>
    </w:rPr>
  </w:style>
  <w:style w:type="paragraph" w:customStyle="1" w:styleId="210">
    <w:name w:val="Основной текст 21"/>
    <w:basedOn w:val="a"/>
    <w:pPr>
      <w:jc w:val="both"/>
    </w:pPr>
    <w:rPr>
      <w:sz w:val="32"/>
    </w:rPr>
  </w:style>
  <w:style w:type="paragraph" w:styleId="ae">
    <w:name w:val="Body Text Indent"/>
    <w:basedOn w:val="a"/>
    <w:pPr>
      <w:ind w:left="510"/>
      <w:jc w:val="both"/>
    </w:pPr>
    <w:rPr>
      <w:sz w:val="32"/>
    </w:rPr>
  </w:style>
  <w:style w:type="paragraph" w:customStyle="1" w:styleId="211">
    <w:name w:val="Основной текст с отступом 21"/>
    <w:basedOn w:val="a"/>
    <w:pPr>
      <w:ind w:left="510"/>
      <w:jc w:val="both"/>
    </w:pPr>
    <w:rPr>
      <w:sz w:val="28"/>
    </w:rPr>
  </w:style>
  <w:style w:type="paragraph" w:customStyle="1" w:styleId="af">
    <w:name w:val="Верхний и нижний колонтитулы"/>
    <w:basedOn w:val="a"/>
    <w:pPr>
      <w:suppressLineNumbers/>
      <w:tabs>
        <w:tab w:val="center" w:pos="4819"/>
        <w:tab w:val="right" w:pos="9638"/>
      </w:tabs>
    </w:pPr>
  </w:style>
  <w:style w:type="paragraph" w:styleId="af0">
    <w:name w:val="header"/>
    <w:basedOn w:val="a"/>
  </w:style>
  <w:style w:type="paragraph" w:styleId="af1">
    <w:name w:val="footer"/>
    <w:basedOn w:val="a"/>
  </w:style>
  <w:style w:type="paragraph" w:styleId="af2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14">
    <w:name w:val="Текст примечания1"/>
    <w:basedOn w:val="a"/>
    <w:rPr>
      <w:sz w:val="20"/>
      <w:szCs w:val="20"/>
    </w:rPr>
  </w:style>
  <w:style w:type="paragraph" w:styleId="af3">
    <w:name w:val="annotation subject"/>
    <w:basedOn w:val="14"/>
    <w:next w:val="14"/>
    <w:rPr>
      <w:b/>
      <w:bCs/>
    </w:rPr>
  </w:style>
  <w:style w:type="paragraph" w:styleId="af4">
    <w:name w:val="Revision"/>
    <w:pPr>
      <w:suppressAutoHyphens/>
    </w:pPr>
    <w:rPr>
      <w:sz w:val="24"/>
      <w:szCs w:val="24"/>
      <w:lang w:eastAsia="zh-CN"/>
    </w:rPr>
  </w:style>
  <w:style w:type="paragraph" w:customStyle="1" w:styleId="15">
    <w:name w:val="Текст1"/>
    <w:basedOn w:val="a"/>
    <w:rPr>
      <w:rFonts w:ascii="Courier New" w:hAnsi="Courier New" w:cs="Courier New"/>
      <w:sz w:val="20"/>
      <w:szCs w:val="20"/>
    </w:rPr>
  </w:style>
  <w:style w:type="paragraph" w:customStyle="1" w:styleId="Standard">
    <w:name w:val="Standard"/>
    <w:pPr>
      <w:suppressAutoHyphens/>
    </w:pPr>
    <w:rPr>
      <w:rFonts w:eastAsia="Lucida Sans Unicode" w:cs="Mangal"/>
      <w:kern w:val="2"/>
      <w:sz w:val="24"/>
      <w:szCs w:val="24"/>
      <w:lang w:eastAsia="zh-CN" w:bidi="hi-IN"/>
    </w:rPr>
  </w:style>
  <w:style w:type="paragraph" w:styleId="af5">
    <w:name w:val="List Paragraph"/>
    <w:basedOn w:val="a"/>
    <w:qFormat/>
    <w:pPr>
      <w:ind w:left="720"/>
      <w:contextualSpacing/>
    </w:pPr>
  </w:style>
  <w:style w:type="paragraph" w:customStyle="1" w:styleId="af6">
    <w:name w:val="Знак Знак Знак Знак Знак Знак Знак"/>
    <w:basedOn w:val="a"/>
    <w:pPr>
      <w:spacing w:after="160" w:line="240" w:lineRule="exact"/>
    </w:pPr>
    <w:rPr>
      <w:rFonts w:ascii="Arial" w:hAnsi="Arial" w:cs="Arial"/>
      <w:sz w:val="20"/>
      <w:szCs w:val="20"/>
      <w:lang w:val="en-US"/>
    </w:rPr>
  </w:style>
  <w:style w:type="paragraph" w:customStyle="1" w:styleId="16">
    <w:name w:val="Знак Знак1 Знак"/>
    <w:basedOn w:val="a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af7">
    <w:name w:val="Содержимое таблицы"/>
    <w:basedOn w:val="a"/>
    <w:pPr>
      <w:suppressLineNumbers/>
    </w:pPr>
  </w:style>
  <w:style w:type="paragraph" w:customStyle="1" w:styleId="af8">
    <w:name w:val="Заголовок таблицы"/>
    <w:basedOn w:val="af7"/>
    <w:pPr>
      <w:jc w:val="center"/>
    </w:pPr>
    <w:rPr>
      <w:b/>
      <w:bCs/>
    </w:rPr>
  </w:style>
  <w:style w:type="paragraph" w:customStyle="1" w:styleId="af9">
    <w:name w:val="Содержимое врезки"/>
    <w:basedOn w:val="a"/>
  </w:style>
  <w:style w:type="paragraph" w:styleId="afa">
    <w:name w:val="No Spacing"/>
    <w:uiPriority w:val="1"/>
    <w:qFormat/>
    <w:rsid w:val="005B2800"/>
    <w:rPr>
      <w:sz w:val="24"/>
      <w:szCs w:val="24"/>
    </w:rPr>
  </w:style>
  <w:style w:type="table" w:styleId="afb">
    <w:name w:val="Table Grid"/>
    <w:basedOn w:val="a1"/>
    <w:uiPriority w:val="39"/>
    <w:rsid w:val="005B280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611FFE"/>
    <w:pPr>
      <w:autoSpaceDE w:val="0"/>
      <w:autoSpaceDN w:val="0"/>
      <w:adjustRightInd w:val="0"/>
    </w:pPr>
    <w:rPr>
      <w:rFonts w:ascii="PT Astra Serif" w:eastAsia="Calibri" w:hAnsi="PT Astra Serif" w:cs="PT Astra Serif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k.com/minzdrav71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vk.com/minzdrav71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vk.com/minzdrav71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K:\&#1043;&#1040;&#1059;%20&#1058;&#1054;%20&#1062;&#1048;&#1058;\&#1040;&#1057;&#1069;&#1044;%20&#1044;&#1077;&#1083;&#1086;_&#1044;&#1061;\&#1064;&#1072;&#1073;&#1083;&#1086;&#1085;&#1099;%20&#1073;&#1083;&#1072;&#1085;&#1082;&#1086;&#1074;\&#1075;&#1088;&#1080;&#1092;%20&#1091;&#1090;&#1074;&#1077;&#1088;&#1078;&#1076;&#1077;&#1085;&#1080;&#1103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7D7669-2275-46E2-ACA3-363C8E2ECF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гриф утверждения</Template>
  <TotalTime>0</TotalTime>
  <Pages>12</Pages>
  <Words>3243</Words>
  <Characters>18486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2</dc:subject>
  <dc:creator>Ивлева Жанна Викторовна</dc:creator>
  <cp:keywords/>
  <cp:lastModifiedBy>Корпалева Алла Борисовна</cp:lastModifiedBy>
  <cp:revision>2</cp:revision>
  <cp:lastPrinted>1995-11-21T14:41:00Z</cp:lastPrinted>
  <dcterms:created xsi:type="dcterms:W3CDTF">2020-12-29T06:59:00Z</dcterms:created>
  <dcterms:modified xsi:type="dcterms:W3CDTF">2020-12-29T06:59:00Z</dcterms:modified>
</cp:coreProperties>
</file>