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419E2" w:rsidRDefault="009419E2" w:rsidP="009419E2">
      <w:pPr>
        <w:jc w:val="center"/>
        <w:rPr>
          <w:rFonts w:ascii="PT Astra Serif" w:hAnsi="PT Astra Serif"/>
          <w:b/>
        </w:rPr>
      </w:pPr>
    </w:p>
    <w:p w:rsidR="009419E2" w:rsidRPr="00195845" w:rsidRDefault="009419E2" w:rsidP="009419E2">
      <w:pPr>
        <w:jc w:val="center"/>
        <w:rPr>
          <w:rFonts w:ascii="PT Astra Serif" w:hAnsi="PT Astra Serif"/>
          <w:b/>
          <w:color w:val="000000"/>
        </w:rPr>
      </w:pPr>
      <w:bookmarkStart w:id="0" w:name="_GoBack"/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9419E2" w:rsidRDefault="009419E2" w:rsidP="009419E2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декабре</w:t>
      </w:r>
      <w:r w:rsidRPr="00195845">
        <w:rPr>
          <w:rFonts w:ascii="PT Astra Serif" w:hAnsi="PT Astra Serif"/>
          <w:b/>
          <w:color w:val="000000"/>
        </w:rPr>
        <w:t xml:space="preserve"> 2020 года</w:t>
      </w:r>
    </w:p>
    <w:bookmarkEnd w:id="0"/>
    <w:p w:rsidR="009419E2" w:rsidRDefault="009419E2" w:rsidP="009419E2">
      <w:pPr>
        <w:jc w:val="center"/>
        <w:rPr>
          <w:rFonts w:ascii="PT Astra Serif" w:hAnsi="PT Astra Serif"/>
          <w:b/>
          <w:color w:val="000000"/>
        </w:rPr>
      </w:pPr>
    </w:p>
    <w:p w:rsidR="009419E2" w:rsidRDefault="009419E2" w:rsidP="009419E2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9419E2" w:rsidRDefault="009419E2" w:rsidP="009419E2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9419E2" w:rsidRDefault="009419E2" w:rsidP="009419E2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p w:rsidR="00886A38" w:rsidRDefault="00886A38">
      <w:pPr>
        <w:jc w:val="both"/>
        <w:rPr>
          <w:rFonts w:ascii="PT Astra Serif" w:hAnsi="PT Astra Serif" w:cs="PT Astra Serif"/>
          <w:szCs w:val="28"/>
        </w:rPr>
      </w:pPr>
    </w:p>
    <w:tbl>
      <w:tblPr>
        <w:tblW w:w="10916" w:type="dxa"/>
        <w:tblInd w:w="-8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552"/>
        <w:gridCol w:w="3685"/>
        <w:gridCol w:w="3119"/>
      </w:tblGrid>
      <w:tr w:rsidR="009419E2" w:rsidRPr="00111F28" w:rsidTr="00F7327F"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 xml:space="preserve">Тема 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ФИО, должность лица, проводящего личный прием, консультацию, прямой эфир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111F28">
              <w:rPr>
                <w:rFonts w:ascii="PT Astra Serif" w:hAnsi="PT Astra Serif"/>
                <w:b/>
                <w:bCs/>
                <w:color w:val="000000"/>
              </w:rPr>
              <w:t>1 Декабря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Программа "Обеспечение жильем молодых семей"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Исаева Надежда Алексеевна, консультант отдела жилищного строительства департамента жилищной политики министерства строительства Тульской области</w:t>
            </w:r>
          </w:p>
          <w:p w:rsidR="00F7327F" w:rsidRPr="009419E2" w:rsidRDefault="00F7327F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24-51-70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Проект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«Народный бюджет»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Николаева Анна Андреевна, </w:t>
            </w:r>
          </w:p>
          <w:p w:rsid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главный консультант ассоциации «Совет муниципальных образований Тульской области»</w:t>
            </w:r>
          </w:p>
          <w:p w:rsidR="00F7327F" w:rsidRPr="009419E2" w:rsidRDefault="00F7327F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8-980-589-90-03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Регистрация и проведение технического осмотра самоходных машин, выдача и замена удостоверений тракториста-машиниста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Коликов</w:t>
            </w:r>
            <w:r w:rsidR="005C45B1">
              <w:rPr>
                <w:rFonts w:ascii="PT Astra Serif" w:hAnsi="PT Astra Serif"/>
              </w:rPr>
              <w:t xml:space="preserve"> </w:t>
            </w:r>
            <w:r w:rsidRPr="00111F28">
              <w:t>Кирилл Михайлович, заместитель начальника инспекции 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ул. Оборонная,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д. 114а,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24-53-11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9419E2">
            <w:pPr>
              <w:spacing w:line="260" w:lineRule="exact"/>
              <w:rPr>
                <w:rFonts w:ascii="PT Astra Serif" w:hAnsi="PT Astra Serif"/>
                <w:b/>
                <w:color w:val="000000"/>
              </w:rPr>
            </w:pPr>
          </w:p>
          <w:p w:rsidR="009419E2" w:rsidRPr="00111F28" w:rsidRDefault="009419E2" w:rsidP="009419E2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11.00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ind w:left="-36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Социальная поддержка в Тульской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Филиппов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Андрей Владимирович,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 министр труда и соц</w:t>
            </w:r>
            <w:r>
              <w:rPr>
                <w:rFonts w:ascii="PT Astra Serif" w:hAnsi="PT Astra Serif"/>
              </w:rPr>
              <w:t>иальной защиты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Группа правительства ТО Вконтакте</w:t>
            </w:r>
            <w:r w:rsidRPr="00111F28">
              <w:rPr>
                <w:rFonts w:ascii="PT Astra Serif" w:hAnsi="PT Astra Serif"/>
              </w:rPr>
              <w:br/>
              <w:t>https://vk.com/tularegion71</w:t>
            </w:r>
          </w:p>
        </w:tc>
      </w:tr>
      <w:tr w:rsidR="009419E2" w:rsidRPr="00111F28" w:rsidTr="00F7327F">
        <w:trPr>
          <w:trHeight w:val="27"/>
        </w:trPr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14.00-18.00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Малишевский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Михаил Владимирович,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заместитель министра здравоохранения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after="120"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Профилактика эпилепсии у детей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 декабря - международный день невролога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Клюева Наталья Георгиевна,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детский невролог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Группа министерства здравоохранения ТО Вконтакте</w:t>
            </w:r>
            <w:r w:rsidRPr="00111F28">
              <w:rPr>
                <w:rFonts w:ascii="PT Astra Serif" w:hAnsi="PT Astra Serif"/>
              </w:rPr>
              <w:br/>
              <w:t>https://vk.com/minzdrav71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lastRenderedPageBreak/>
              <w:t>3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Антикоррупционные обязанности, ограничения и запреты при поступлении на государственную гражданскую службу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Коротков Владимир Иванович, начальник отдела анализа сведений департамента профилактики коррупционных и иных правонарушений министерства по контролю и профилактике коррупционных нарушений в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24-52-73 (доб. 55-56)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12.00–14.00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Содержание общедомового имущества,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работа системы теплоснабжения в многоквартирных домах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Колокольцева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Светлана Тихоновна,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главный государственный инспектор государственной жилищной инспекции Тульской области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Лицензирование в сфере недропользования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Сильянова Екатерина Игоревна,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главный специалист-эксперт отдела недропользования и водопользования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департамента природных ресурсов и охраны окружающей среды министерства природных ресурсов и экологии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4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Панфилов Юрий Юрьевич,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 министр природных ресур</w:t>
            </w:r>
            <w:r>
              <w:rPr>
                <w:rFonts w:ascii="PT Astra Serif" w:hAnsi="PT Astra Serif"/>
                <w:color w:val="000000"/>
              </w:rPr>
              <w:t>сов и экологии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</w:p>
          <w:p w:rsidR="009419E2" w:rsidRPr="00111F28" w:rsidRDefault="009419E2" w:rsidP="005C45B1">
            <w:pPr>
              <w:spacing w:after="120"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12.30-14.30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Льготное лекарственное обеспечение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3C78F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Хохлова 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д. 114г,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 тел: 8 (4872) 37-08-50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Вопросы осуществления градостроительной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Сергеева Яна Вадимовна, заместитель начальника инспекции –</w:t>
            </w:r>
            <w:r w:rsidR="005C45B1">
              <w:rPr>
                <w:rFonts w:ascii="PT Astra Serif" w:hAnsi="PT Astra Serif"/>
                <w:color w:val="000000"/>
              </w:rPr>
              <w:t xml:space="preserve"> начальник отдела архитектуры и </w:t>
            </w:r>
            <w:r w:rsidRPr="009419E2">
              <w:rPr>
                <w:rFonts w:ascii="PT Astra Serif" w:hAnsi="PT Astra Serif"/>
                <w:color w:val="000000"/>
              </w:rPr>
              <w:t xml:space="preserve">градостроительства </w:t>
            </w:r>
            <w:r w:rsidRPr="009419E2">
              <w:rPr>
                <w:rFonts w:ascii="PT Astra Serif" w:hAnsi="PT Astra Serif"/>
                <w:snapToGrid w:val="0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д.114а,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after="120"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17.30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Чем заняться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lastRenderedPageBreak/>
              <w:t>в парках на новогодние праздники?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3C78F7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lastRenderedPageBreak/>
              <w:t xml:space="preserve">Королева Регина Сергеевна,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начальник отдела организации мероприятий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lastRenderedPageBreak/>
              <w:t>ГУ ТО «Тульские парки»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lastRenderedPageBreak/>
              <w:t>Группа «ЦПКиО им. П.П.Белоусова» Вконтакте</w:t>
            </w:r>
            <w:r w:rsidRPr="00111F28">
              <w:rPr>
                <w:rFonts w:ascii="PT Astra Serif" w:hAnsi="PT Astra Serif"/>
              </w:rPr>
              <w:br/>
              <w:t>https://vk.com/tula_park_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lastRenderedPageBreak/>
              <w:t>belousoff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lastRenderedPageBreak/>
              <w:t>7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Установление статуса "Ветеран труда"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 тел: 8(4872) 24-52-54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tabs>
                <w:tab w:val="left" w:pos="744"/>
              </w:tabs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О порядке начисления оплаты за ЖКУ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3C78F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Галкина Светлана Алексеевна, главный государственный инспектор государственной жилищной инспекции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8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3C78F7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Шурова Вероника Викторовна, консультант отдела жизнеобеспечения и реализации программ ЖКК департамента жилищно-коммунального комплекса министерства жилищно- коммунального хозяйства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24-53-71 (доб. 33-03)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Выдача и аннулирование охотничьих билетов единого федерального образца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Котов Михаил Николаевич, начальник отдела </w:t>
            </w:r>
            <w:r w:rsidRPr="00111F28">
              <w:rPr>
                <w:rFonts w:ascii="PT Astra Serif" w:hAnsi="PT Astra Serif"/>
                <w:color w:val="000000"/>
              </w:rPr>
              <w:t xml:space="preserve">по охране, контролю и регулированию использования объектов животного мира и среды их обитания департамента охотничьего хозяйства </w:t>
            </w:r>
            <w:r w:rsidRPr="00111F28">
              <w:rPr>
                <w:rFonts w:ascii="PT Astra Serif" w:hAnsi="PT Astra Serif"/>
              </w:rPr>
              <w:t>министерства природных ресурсов и экологии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г. Тула, </w:t>
            </w:r>
            <w:r w:rsidRPr="00111F28">
              <w:rPr>
                <w:rFonts w:ascii="PT Astra Serif" w:hAnsi="PT Astra Serif"/>
              </w:rPr>
              <w:br/>
              <w:t>ул. Оборонная,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 д. 114а,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24-51-80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9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Содержание общедомового имущества,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п</w:t>
            </w:r>
            <w:r>
              <w:rPr>
                <w:rFonts w:ascii="PT Astra Serif" w:hAnsi="PT Astra Serif"/>
                <w:color w:val="000000"/>
              </w:rPr>
              <w:t>орядок начисления оплаты за ЖКУ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Меры государственной поддержки сельхозтоваро-</w:t>
            </w:r>
            <w:r w:rsidRPr="009419E2">
              <w:rPr>
                <w:rFonts w:ascii="PT Astra Serif" w:hAnsi="PT Astra Serif"/>
                <w:color w:val="000000"/>
              </w:rPr>
              <w:lastRenderedPageBreak/>
              <w:t>производителей региона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 xml:space="preserve">Квасова Екатерина Викторовна, начальник отдела государственной поддержки и реализации программ департамента государственной </w:t>
            </w:r>
            <w:r w:rsidRPr="009419E2">
              <w:rPr>
                <w:rFonts w:ascii="PT Astra Serif" w:hAnsi="PT Astra Serif"/>
                <w:color w:val="000000"/>
              </w:rPr>
              <w:lastRenderedPageBreak/>
              <w:t>политики в сфере АПК и сельского развития министерства сельского хозяйства Тульской области</w:t>
            </w:r>
          </w:p>
          <w:p w:rsidR="005C45B1" w:rsidRPr="009419E2" w:rsidRDefault="005C45B1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Оборонная,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д. 114 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36-71-50;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24-51-78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14.00-16.00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Переход на дистанционную форму обучения в связи со сложившейся эпидемиологической ситуацией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Логунова Людмила Юрьевна, </w:t>
            </w:r>
          </w:p>
          <w:p w:rsid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  <w:p w:rsidR="005C45B1" w:rsidRPr="009419E2" w:rsidRDefault="005C45B1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Оружейная, д. 5,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56-38-20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14.00-16.00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Взаимодействие со СМИ жителей Тульской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Миронова Полина Юрьевна,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заместитель председателя комитета, начальник отдела взаимодействия со СМИ и спецпроектов комитета Тульской области по  печати и массовым коммуникациям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24-52-95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Оплата проезда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в Тульской области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 с использованием транспортной карты «Тройка»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Анисочкина Наталья Юрьевна, </w:t>
            </w:r>
          </w:p>
          <w:p w:rsid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главный специалист-эксперт отдела транспорта департамента транспорта </w:t>
            </w:r>
            <w:r w:rsidRPr="00111F28">
              <w:rPr>
                <w:rFonts w:ascii="PT Astra Serif" w:hAnsi="PT Astra Serif"/>
                <w:color w:val="000000"/>
              </w:rPr>
              <w:t xml:space="preserve">министерства транспорта и дорожного хозяйства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Муниципальный земельный контроль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на территории муниципального образования г. Тула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Демина Ольга Васильевна, начальник отдела контрольной работы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Жаворонкова,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24-53-90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Астма у детей: причины, лечение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 декабря - Всемирный день борьбы с бронхиальной астмой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Юлия Эриховна Калинина, детский пульмонолог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Группа министерства здравоохранения ТО Вконтакте</w:t>
            </w:r>
            <w:r w:rsidRPr="009419E2">
              <w:rPr>
                <w:rFonts w:ascii="PT Astra Serif" w:hAnsi="PT Astra Serif"/>
                <w:color w:val="000000"/>
              </w:rPr>
              <w:br/>
              <w:t>https://vk.com/minzdrav71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10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Дючков </w:t>
            </w:r>
            <w:r w:rsidR="009419E2" w:rsidRPr="00111F28">
              <w:rPr>
                <w:rFonts w:ascii="PT Astra Serif" w:hAnsi="PT Astra Serif"/>
                <w:color w:val="000000"/>
              </w:rPr>
              <w:t>Олег Иванович,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 министр жилищно-коммунального хозяйства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Профилактика бруцеллеза на территории Тульской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AC66E5" w:rsidP="00F7327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Грачева </w:t>
            </w:r>
            <w:r w:rsidR="009419E2" w:rsidRPr="009419E2">
              <w:rPr>
                <w:rFonts w:ascii="PT Astra Serif" w:hAnsi="PT Astra Serif"/>
                <w:color w:val="000000"/>
              </w:rPr>
              <w:t>Марина Александровна,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 начальник отдела организации проведения противоэпизоотических мероприятий комитета ветеринарии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Оборонная,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д. 114а,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тел. 31-11-13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>14.00-16.00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Предоставление водных объектов в пользование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Ярыгина Наталья Юрьевна, консультант отдела недропользования и водопользования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департамента природных ресурсов и охраны окружающей среды министерства природных ресурсов и экологии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тел. 8 (4872) 24-51-80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Об особенностях государственной регистрации актов гражданского состояния на территории Тульской области в период действия ограничительных мер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6E5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Аб</w:t>
            </w:r>
            <w:r w:rsidR="00AC66E5">
              <w:rPr>
                <w:rFonts w:ascii="PT Astra Serif" w:hAnsi="PT Astra Serif"/>
                <w:color w:val="000000"/>
              </w:rPr>
              <w:t xml:space="preserve">росимова </w:t>
            </w:r>
          </w:p>
          <w:p w:rsidR="009419E2" w:rsidRPr="009419E2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Татьяна Алексеевна,</w:t>
            </w:r>
          </w:p>
          <w:p w:rsidR="009419E2" w:rsidRPr="009419E2" w:rsidRDefault="009419E2" w:rsidP="00CC283E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 председатель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тел: 8 (4782) 24-53-88;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Об образовании в Тульской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27F" w:rsidRDefault="00AC66E5" w:rsidP="00F7327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AC66E5" w:rsidRDefault="009419E2" w:rsidP="00F7327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Алевтина Александровна, министр образования </w:t>
            </w:r>
          </w:p>
          <w:p w:rsidR="009419E2" w:rsidRPr="009419E2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Группа правительства ТО Вконтакте</w:t>
            </w:r>
            <w:r w:rsidRPr="009419E2">
              <w:rPr>
                <w:rFonts w:ascii="PT Astra Serif" w:hAnsi="PT Astra Serif"/>
                <w:color w:val="000000"/>
              </w:rPr>
              <w:br/>
              <w:t>https://vk.com/tularegion71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11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</w:rPr>
              <w:t>10.00-12.00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</w:rPr>
              <w:t>Долевое строительство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Перепелова </w:t>
            </w:r>
            <w:r w:rsidR="009419E2" w:rsidRPr="00111F28">
              <w:rPr>
                <w:rFonts w:ascii="PT Astra Serif" w:hAnsi="PT Astra Serif"/>
              </w:rPr>
              <w:t xml:space="preserve">Людмила Олеговна,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начальник отдела по надзору и контролю за долевым строительством </w:t>
            </w:r>
            <w:r w:rsidRPr="00111F28">
              <w:rPr>
                <w:rFonts w:ascii="PT Astra Serif" w:hAnsi="PT Astra Serif"/>
                <w:snapToGrid w:val="0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ул. Оборонная,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д. 114а,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12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</w:rPr>
              <w:t>10.00-14.00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F7327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Домченко </w:t>
            </w:r>
            <w:r w:rsidR="009419E2" w:rsidRPr="00111F28">
              <w:rPr>
                <w:rFonts w:ascii="PT Astra Serif" w:hAnsi="PT Astra Serif"/>
                <w:color w:val="000000"/>
              </w:rPr>
              <w:t>Анна Александровна, заместитель министра труда и социальной защиты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Порядок организации проведения работ по сохранению объектов культурного наследия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Фирсова </w:t>
            </w:r>
            <w:r w:rsidR="009419E2" w:rsidRPr="009419E2">
              <w:rPr>
                <w:rFonts w:ascii="PT Astra Serif" w:hAnsi="PT Astra Serif"/>
                <w:color w:val="000000"/>
              </w:rPr>
              <w:t>Елена Михайловна,</w:t>
            </w:r>
          </w:p>
          <w:p w:rsidR="009419E2" w:rsidRPr="009419E2" w:rsidRDefault="009419E2" w:rsidP="005C45B1">
            <w:pPr>
              <w:pStyle w:val="2"/>
              <w:shd w:val="clear" w:color="auto" w:fill="FFFFFF"/>
              <w:spacing w:line="260" w:lineRule="exact"/>
              <w:rPr>
                <w:rFonts w:ascii="PT Astra Serif" w:hAnsi="PT Astra Serif"/>
                <w:color w:val="000000"/>
                <w:sz w:val="24"/>
                <w:lang w:eastAsia="ru-RU"/>
              </w:rPr>
            </w:pPr>
            <w:r w:rsidRPr="009419E2">
              <w:rPr>
                <w:rFonts w:ascii="PT Astra Serif" w:hAnsi="PT Astra Serif" w:cs="Helvetica"/>
                <w:color w:val="000000"/>
                <w:sz w:val="24"/>
                <w:lang w:eastAsia="ru-RU"/>
              </w:rPr>
              <w:t xml:space="preserve">консультант отдела государственной охраны, сохранения, использования и популяризации объектов культурного наследия </w:t>
            </w:r>
            <w:r w:rsidRPr="009419E2">
              <w:rPr>
                <w:rFonts w:ascii="PT Astra Serif" w:hAnsi="PT Astra Serif"/>
                <w:color w:val="000000"/>
                <w:sz w:val="24"/>
                <w:lang w:eastAsia="ru-RU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  <w:r w:rsidRPr="009419E2">
              <w:rPr>
                <w:rFonts w:ascii="PT Astra Serif" w:hAnsi="PT Astra Serif"/>
                <w:color w:val="000000"/>
              </w:rPr>
              <w:br/>
              <w:t>тел: 8 (4872) 24-53-82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15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Об обеспечении техническими </w:t>
            </w:r>
            <w:r w:rsidRPr="009419E2">
              <w:rPr>
                <w:rFonts w:ascii="PT Astra Serif" w:hAnsi="PT Astra Serif"/>
                <w:color w:val="000000"/>
              </w:rPr>
              <w:lastRenderedPageBreak/>
              <w:t>средствами реабилитации инвалидов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 xml:space="preserve">Залученов Иван Викторович, начальник отдела работы с </w:t>
            </w:r>
            <w:r w:rsidRPr="009419E2">
              <w:rPr>
                <w:rFonts w:ascii="PT Astra Serif" w:hAnsi="PT Astra Serif"/>
                <w:color w:val="000000"/>
              </w:rPr>
              <w:lastRenderedPageBreak/>
              <w:t>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 xml:space="preserve"> тел: 8 (4872) 24-52-54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>14.00-16.00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Вопросы создания и содержания контейнерных площадок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6E5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9419E2" w:rsidRPr="009419E2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тел. 8 (4872) 24-51-80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14.00–17.00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Перераспределение земельных участков и предоставление земельных участков под объектами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Жаворонкова,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8 (4872) 24-53-90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16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Пантелеев Михаил Юрьевич, министр имущественных и земел</w:t>
            </w:r>
            <w:r>
              <w:rPr>
                <w:rFonts w:ascii="PT Astra Serif" w:hAnsi="PT Astra Serif"/>
                <w:color w:val="000000"/>
              </w:rPr>
              <w:t>ьных отношений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C66E5" w:rsidRPr="009419E2" w:rsidRDefault="00AC66E5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tabs>
                <w:tab w:val="left" w:pos="570"/>
              </w:tabs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Лицензирование розничной продажи алкогольной продукции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Леньшина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Наталья Александровна, </w:t>
            </w:r>
            <w:r w:rsidRPr="009419E2">
              <w:rPr>
                <w:rFonts w:ascii="PT Astra Serif" w:hAnsi="PT Astra Serif" w:cs="Segoe UI"/>
                <w:color w:val="000000"/>
              </w:rPr>
              <w:t>ведущий специалист-эксперт отдела потребительского рынка, лицензирования и государственного контроля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Жаворонкова,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8 (4872) 24-51-04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(доб. 45-06)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Формирование плана ремонта региональных дорог в Тульской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Чепелев Виталий Валерьевич,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пр. Ленина, д. 2, </w:t>
            </w:r>
            <w:r w:rsidRPr="009419E2">
              <w:rPr>
                <w:rFonts w:ascii="PT Astra Serif" w:hAnsi="PT Astra Serif"/>
                <w:color w:val="000000"/>
              </w:rPr>
              <w:br/>
              <w:t>тел: 8 (4872) 24-51-10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 взаимодействии органов исполнительной власти с территориальными федеральными органами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F7327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Тихонов Алексей Владимирович,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начальник отдела по связям с правоохранительными органами комитета Тульской области по региональной безопасности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тел: </w:t>
            </w:r>
            <w:r w:rsidRPr="009419E2">
              <w:rPr>
                <w:rFonts w:ascii="PT Astra Serif" w:hAnsi="PT Astra Serif" w:cs="Arial"/>
                <w:color w:val="000000"/>
                <w:shd w:val="clear" w:color="auto" w:fill="FFFFFF"/>
              </w:rPr>
              <w:t>(4872) 24-98-75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lastRenderedPageBreak/>
              <w:t>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Вред бесконтрольного приема лекарств и опасность самостоятельного лечения болезней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Татьяна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Александровна Гомова, главный внештатный терапевт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Группа министерства здравоохранения ТО Вконтакте</w:t>
            </w:r>
            <w:r w:rsidRPr="009419E2">
              <w:rPr>
                <w:rFonts w:ascii="PT Astra Serif" w:hAnsi="PT Astra Serif"/>
                <w:color w:val="000000"/>
              </w:rPr>
              <w:br/>
              <w:t>https://vk.com/minzdrav71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17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tabs>
                <w:tab w:val="left" w:pos="744"/>
              </w:tabs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Предоставление мер социальной поддержки пожилым гражданам и инвалидам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Балашова 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ул. Пушкинская, д. 29, тел: 8 (4872) 24-52-54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Ответственность за нарушение лесного законодательства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министерства природных ресурсов и экологии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14.00-17.00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111F28">
              <w:rPr>
                <w:rFonts w:ascii="PT Astra Serif" w:hAnsi="PT Astra Serif"/>
              </w:rPr>
              <w:t>Предоставление земельных участков на территории</w:t>
            </w:r>
            <w:r w:rsidRPr="00111F28">
              <w:rPr>
                <w:rFonts w:ascii="PT Astra Serif" w:hAnsi="PT Astra Serif"/>
              </w:rPr>
              <w:br/>
              <w:t xml:space="preserve"> населённого пункта </w:t>
            </w:r>
            <w:r w:rsidRPr="00111F28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27F" w:rsidRDefault="009419E2" w:rsidP="00F7327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Камаев </w:t>
            </w:r>
          </w:p>
          <w:p w:rsidR="009419E2" w:rsidRPr="00111F28" w:rsidRDefault="009419E2" w:rsidP="00F7327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г. Тула,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ул. Жаворонкова, д. 2,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24-53-90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 туристических продуктах Тульской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Мартынова </w:t>
            </w:r>
            <w:r w:rsidR="009419E2" w:rsidRPr="009419E2">
              <w:rPr>
                <w:rFonts w:ascii="PT Astra Serif" w:hAnsi="PT Astra Serif"/>
                <w:color w:val="000000"/>
              </w:rPr>
              <w:t xml:space="preserve">Елена Георгиевна, заместитель председателя комитета Тульской области по развитию туризма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24-98-60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О поддержке предпринимателей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Романов </w:t>
            </w:r>
            <w:r w:rsidR="009419E2" w:rsidRPr="00111F28">
              <w:rPr>
                <w:rFonts w:ascii="PT Astra Serif" w:hAnsi="PT Astra Serif"/>
              </w:rPr>
              <w:t>Вячеслав Михайлович, председатель комитета Тульской области по предпринимательству и потребительскому рынку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Группа правительства ТО Вконтакте</w:t>
            </w:r>
            <w:r w:rsidRPr="00111F28">
              <w:rPr>
                <w:rFonts w:ascii="PT Astra Serif" w:hAnsi="PT Astra Serif"/>
              </w:rPr>
              <w:br/>
              <w:t>https://vk.com/tularegion71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18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Эрк </w:t>
            </w:r>
            <w:r w:rsidR="009419E2" w:rsidRPr="00111F28">
              <w:rPr>
                <w:rFonts w:ascii="PT Astra Serif" w:hAnsi="PT Astra Serif"/>
                <w:color w:val="000000"/>
              </w:rPr>
              <w:t>Алексей Алоисович,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 министр здравоохранения Тульской области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21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10.00–12.00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Поступление абитуриентов в государственные профессиональные образовательные учреждения Тульской области в сфере культуры и искусства, а также о наборе в государственные учреждения дополнительного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Юсова </w:t>
            </w:r>
            <w:r w:rsidR="009419E2" w:rsidRPr="009419E2">
              <w:rPr>
                <w:rFonts w:ascii="PT Astra Serif" w:hAnsi="PT Astra Serif"/>
                <w:color w:val="000000"/>
              </w:rPr>
              <w:t>Наталья Александровна, начальник отдела по искусству, образованию и культурно-досуговой деятельности департамента культуры министерства культуры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56-90-06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15.00-17.00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Меры поддержки промышленных предприятий Тульской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Платов </w:t>
            </w:r>
            <w:r w:rsidR="009419E2" w:rsidRPr="00111F28">
              <w:rPr>
                <w:rFonts w:ascii="PT Astra Serif" w:hAnsi="PT Astra Serif"/>
                <w:color w:val="000000"/>
              </w:rPr>
              <w:t>Андрей Викторович,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министр промышленности и науки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(4782) 24-51-04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(доб.30-02)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22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12.00-14.00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Благоустройство придомовых территорий в рамках программы "Формирование современной городской среды в Тульской области"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Фрай Анна Витальевна, начальник отдела городской среды ГКУ ТО «Жилкомреформа»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г. Тула,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24-53-71 (доб. 33-03)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14.00–16.00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Вопросы охраны окружающей среды в части ограничения техногенного воздействия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E5" w:rsidRDefault="00AC66E5" w:rsidP="00AC66E5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Федорова </w:t>
            </w:r>
            <w:r w:rsidR="009419E2" w:rsidRPr="00111F28">
              <w:rPr>
                <w:rFonts w:ascii="PT Astra Serif" w:hAnsi="PT Astra Serif"/>
              </w:rPr>
              <w:t xml:space="preserve">Марина Евгеньевна, </w:t>
            </w:r>
          </w:p>
          <w:p w:rsidR="00AC66E5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ул. Оборонная,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д. 114а, тел.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24-51-80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14.00-17.00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Предоставление земельных участков льготной категории граждан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Астахова </w:t>
            </w:r>
            <w:r w:rsidR="009419E2" w:rsidRPr="00111F28">
              <w:rPr>
                <w:rFonts w:ascii="PT Astra Serif" w:hAnsi="PT Astra Serif"/>
              </w:rPr>
              <w:t xml:space="preserve">Ольга Владимировна,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ул. Жаворонкова, д. 2,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24-53-90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15.00–17.00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Организация питания обучающихся в общеобразовательных учреждениях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Лунина Людмила Борисовна, 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ул. Оружейная, д. 5,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56-38-20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23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lastRenderedPageBreak/>
              <w:t>14.00–18.00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E5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Фил</w:t>
            </w:r>
            <w:r w:rsidR="00AC66E5">
              <w:rPr>
                <w:rFonts w:ascii="PT Astra Serif" w:hAnsi="PT Astra Serif"/>
                <w:color w:val="000000"/>
              </w:rPr>
              <w:t xml:space="preserve">иппов </w:t>
            </w:r>
          </w:p>
          <w:p w:rsidR="009419E2" w:rsidRPr="00111F28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Андрей Владимирович,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 министр труда и социальной защиты Тульской области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10.00-12.00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tabs>
                <w:tab w:val="left" w:pos="744"/>
              </w:tabs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О порядке начисления оплаты за ЖКУ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Феклушкин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Алексей Сергеевич,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главный государственный инспектор государственной жилищной инспекции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10.00-12.00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Государственная поддержка малых форм хозяйствования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5B1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Глухова</w:t>
            </w:r>
            <w:r w:rsidR="005C45B1">
              <w:rPr>
                <w:rFonts w:ascii="PT Astra Serif" w:hAnsi="PT Astra Serif"/>
              </w:rPr>
              <w:t xml:space="preserve"> </w:t>
            </w:r>
            <w:r w:rsidRPr="00111F28">
              <w:rPr>
                <w:rFonts w:ascii="PT Astra Serif" w:hAnsi="PT Astra Serif"/>
              </w:rPr>
              <w:t xml:space="preserve">Олеся Александровна, директор департамента государственной политики в сфере АПК и сельского развития министерства сельского хозяйства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ул. Оборонная,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д. 114а,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36-71-50;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24-51-78</w:t>
            </w: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14.00-17.00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на территории муниципального образования </w:t>
            </w:r>
            <w:r w:rsidRPr="00111F28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Орлова Марина Владимировна, начальник отдела по распоряжению земельными участками на территории муниципального образования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г. Тула,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ул. Жаворонкова, д. 2, 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тел: 8 (4872) 24-53-90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Травматолог: опасности обморожения,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как избежать травм зимой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E5" w:rsidRDefault="00AC66E5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Мишустин </w:t>
            </w:r>
          </w:p>
          <w:p w:rsidR="009419E2" w:rsidRPr="009419E2" w:rsidRDefault="009419E2" w:rsidP="00AC66E5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Алексей Дмитриевич,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заведующий травматологическим отделением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БСМП им. Д.Я. Ваныкина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Группа министерства здравоохранения ТО Вконтакте</w:t>
            </w:r>
            <w:r w:rsidRPr="009419E2">
              <w:rPr>
                <w:rFonts w:ascii="PT Astra Serif" w:hAnsi="PT Astra Serif"/>
                <w:color w:val="000000"/>
              </w:rPr>
              <w:br/>
              <w:t>https://vk.com/minzdrav71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F7327F" w:rsidRDefault="00F7327F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24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Порядок заготовки и сбора валежника. Порядок заготовки дров для собственных нужд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Лифанов Юрий Тимофеевич, начальник отдела организации лесопользования и ведения государственного лесного реестра департамента лесного хозяйства министерства природных ресурсов и экологии Тульской области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114а, тел.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15.00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 xml:space="preserve">О проведении новогодних </w:t>
            </w:r>
            <w:r w:rsidRPr="00111F28">
              <w:rPr>
                <w:rFonts w:ascii="PT Astra Serif" w:hAnsi="PT Astra Serif"/>
              </w:rPr>
              <w:lastRenderedPageBreak/>
              <w:t>праздничных мероприятий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AC66E5" w:rsidP="00AC66E5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Рыбкина </w:t>
            </w:r>
            <w:r w:rsidR="009419E2" w:rsidRPr="00111F28">
              <w:rPr>
                <w:rFonts w:ascii="PT Astra Serif" w:hAnsi="PT Astra Serif"/>
              </w:rPr>
              <w:t>Татьяна Вячеславовна, министр культуры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111F28">
              <w:rPr>
                <w:rFonts w:ascii="PT Astra Serif" w:hAnsi="PT Astra Serif"/>
              </w:rPr>
              <w:t>Группа правительства ТО Вконтакте</w:t>
            </w:r>
            <w:r w:rsidRPr="00111F28">
              <w:rPr>
                <w:rFonts w:ascii="PT Astra Serif" w:hAnsi="PT Astra Serif"/>
              </w:rPr>
              <w:br/>
              <w:t>https://vk.com/tularegion71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25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Лопухов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111F28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9419E2" w:rsidRPr="009419E2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12.30-14.30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Кадровая работа,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меры социальной поддержки для медицинских работников, целевое обучение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Шевченко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Ольга Вениаминовна, </w:t>
            </w:r>
          </w:p>
          <w:p w:rsidR="009419E2" w:rsidRPr="009419E2" w:rsidRDefault="009419E2" w:rsidP="005C45B1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начальник отдела кадровой работы и обеспечения деятельности департамента </w:t>
            </w:r>
            <w:r w:rsidRPr="009419E2">
              <w:rPr>
                <w:rFonts w:ascii="PT Astra Serif" w:eastAsia="MS Mincho" w:hAnsi="PT Astra Serif"/>
                <w:color w:val="000000"/>
              </w:rPr>
              <w:t>ведомственного контроля и обеспечения деятельности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министерства здравоохранения Тульской области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  <w:r w:rsidRPr="009419E2">
              <w:rPr>
                <w:rFonts w:ascii="PT Astra Serif" w:hAnsi="PT Astra Serif"/>
                <w:color w:val="000000"/>
              </w:rPr>
              <w:br/>
              <w:t xml:space="preserve">ул. Оборонная,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д. 114г,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тел: 8 (4872) 37-08-50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28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2A81" w:rsidRPr="004E2A81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4E2A8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09.00-11.00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4E2A81" w:rsidRDefault="009419E2" w:rsidP="005C45B1">
            <w:pPr>
              <w:autoSpaceDE w:val="0"/>
              <w:autoSpaceDN w:val="0"/>
              <w:spacing w:line="260" w:lineRule="exact"/>
              <w:jc w:val="center"/>
              <w:rPr>
                <w:rFonts w:ascii="PT Astra Serif" w:hAnsi="PT Astra Serif" w:cs="Segoe UI"/>
                <w:color w:val="000000" w:themeColor="text1"/>
              </w:rPr>
            </w:pPr>
            <w:r w:rsidRPr="004E2A81">
              <w:rPr>
                <w:rFonts w:ascii="PT Astra Serif" w:hAnsi="PT Astra Serif" w:cs="Segoe UI"/>
                <w:color w:val="000000" w:themeColor="text1"/>
              </w:rPr>
              <w:t>О возможности участия в спортивных и физкультурных мероприятиях, проводимых в праздничные новогодние каникулы</w:t>
            </w:r>
          </w:p>
          <w:p w:rsidR="00F7327F" w:rsidRPr="004E2A81" w:rsidRDefault="00F7327F" w:rsidP="005C45B1">
            <w:pPr>
              <w:autoSpaceDE w:val="0"/>
              <w:autoSpaceDN w:val="0"/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4E2A81" w:rsidRDefault="009419E2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Денбновецкая</w:t>
            </w:r>
            <w:r w:rsidR="00605F7B" w:rsidRPr="004E2A81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4E2A81">
              <w:rPr>
                <w:rFonts w:ascii="PT Astra Serif" w:hAnsi="PT Astra Serif"/>
                <w:color w:val="000000" w:themeColor="text1"/>
              </w:rPr>
              <w:t>Вера Ивановна,</w:t>
            </w:r>
          </w:p>
          <w:p w:rsidR="009419E2" w:rsidRPr="004E2A8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начальник отдела физической культуры и спорта министерства спорта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9E2" w:rsidRPr="004E2A8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9419E2" w:rsidRPr="004E2A8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605F7B" w:rsidRPr="004E2A81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тел: 8 (4872) 24-5</w:t>
            </w:r>
            <w:r w:rsidR="004E2A81" w:rsidRPr="004E2A81">
              <w:rPr>
                <w:rFonts w:ascii="PT Astra Serif" w:hAnsi="PT Astra Serif"/>
                <w:color w:val="000000" w:themeColor="text1"/>
              </w:rPr>
              <w:t>3</w:t>
            </w:r>
            <w:r w:rsidRPr="004E2A81">
              <w:rPr>
                <w:rFonts w:ascii="PT Astra Serif" w:hAnsi="PT Astra Serif"/>
                <w:color w:val="000000" w:themeColor="text1"/>
              </w:rPr>
              <w:t xml:space="preserve">-07 </w:t>
            </w:r>
          </w:p>
          <w:p w:rsidR="009419E2" w:rsidRPr="004E2A81" w:rsidRDefault="009419E2" w:rsidP="004E2A8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29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9419E2" w:rsidRPr="00111F28" w:rsidTr="00F7327F"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Транспорт и дорожное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Дудник Родион Борисович,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 министр транспорта и дорожного хозяйства Тульской области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 xml:space="preserve">г. Тула, </w:t>
            </w:r>
            <w:r w:rsidRPr="00111F28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111F28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9419E2" w:rsidRPr="009419E2" w:rsidTr="00F7327F"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9419E2">
              <w:rPr>
                <w:rFonts w:ascii="PT Astra Serif" w:hAnsi="PT Astra Serif"/>
                <w:b/>
                <w:bCs/>
                <w:color w:val="000000"/>
              </w:rPr>
              <w:t>30 Декабря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605F7B" w:rsidRPr="00605F7B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09.00-11.00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 xml:space="preserve">Массовые соревнования, </w:t>
            </w:r>
          </w:p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«Лыжня России 2021»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Денбновецкая Вера Ивановна,</w:t>
            </w:r>
          </w:p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начальник отдела физической культуры и спорта министерства спорта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605F7B" w:rsidRPr="004E2A81" w:rsidRDefault="00605F7B" w:rsidP="00605F7B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E2A81">
              <w:rPr>
                <w:rFonts w:ascii="PT Astra Serif" w:hAnsi="PT Astra Serif"/>
                <w:color w:val="000000" w:themeColor="text1"/>
              </w:rPr>
              <w:t>тел: 8 (4872) 24-5</w:t>
            </w:r>
            <w:r w:rsidR="004E2A81" w:rsidRPr="004E2A81">
              <w:rPr>
                <w:rFonts w:ascii="PT Astra Serif" w:hAnsi="PT Astra Serif"/>
                <w:color w:val="000000" w:themeColor="text1"/>
              </w:rPr>
              <w:t>3</w:t>
            </w:r>
            <w:r w:rsidRPr="004E2A81">
              <w:rPr>
                <w:rFonts w:ascii="PT Astra Serif" w:hAnsi="PT Astra Serif"/>
                <w:color w:val="000000" w:themeColor="text1"/>
              </w:rPr>
              <w:t xml:space="preserve">-07 </w:t>
            </w:r>
          </w:p>
          <w:p w:rsidR="00605F7B" w:rsidRPr="004E2A81" w:rsidRDefault="00605F7B" w:rsidP="004E2A8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9419E2" w:rsidRPr="00111F28" w:rsidTr="00F7327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Обеспечение жильем молодых семей. Доступное жилье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Назарова Юлия Викторовна, начальник отдела реализации стратегических направлений государственной молодежной политики министерства молодежной политики Тульской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 xml:space="preserve">тел: 8 (4872) 24-51-07 </w:t>
            </w:r>
          </w:p>
          <w:p w:rsidR="009419E2" w:rsidRPr="009419E2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9419E2">
              <w:rPr>
                <w:rFonts w:ascii="PT Astra Serif" w:hAnsi="PT Astra Serif"/>
                <w:color w:val="000000"/>
              </w:rPr>
              <w:t>(доб. 56-56, 56-58)</w:t>
            </w:r>
          </w:p>
          <w:p w:rsidR="009419E2" w:rsidRPr="00111F28" w:rsidRDefault="009419E2" w:rsidP="005C45B1">
            <w:pPr>
              <w:spacing w:line="260" w:lineRule="exact"/>
              <w:jc w:val="center"/>
              <w:rPr>
                <w:rFonts w:ascii="PT Astra Serif" w:hAnsi="PT Astra Serif"/>
                <w:color w:val="FF0000"/>
              </w:rPr>
            </w:pPr>
          </w:p>
        </w:tc>
      </w:tr>
    </w:tbl>
    <w:p w:rsidR="009419E2" w:rsidRDefault="009419E2">
      <w:pPr>
        <w:jc w:val="both"/>
        <w:rPr>
          <w:rFonts w:ascii="PT Astra Serif" w:hAnsi="PT Astra Serif" w:cs="PT Astra Serif"/>
          <w:szCs w:val="28"/>
        </w:rPr>
      </w:pPr>
    </w:p>
    <w:sectPr w:rsidR="009419E2" w:rsidSect="009419E2">
      <w:pgSz w:w="11906" w:h="16838"/>
      <w:pgMar w:top="567" w:right="851" w:bottom="851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982" w:rsidRDefault="00621982">
      <w:r>
        <w:separator/>
      </w:r>
    </w:p>
  </w:endnote>
  <w:endnote w:type="continuationSeparator" w:id="0">
    <w:p w:rsidR="00621982" w:rsidRDefault="0062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982" w:rsidRDefault="00621982">
      <w:r>
        <w:separator/>
      </w:r>
    </w:p>
  </w:footnote>
  <w:footnote w:type="continuationSeparator" w:id="0">
    <w:p w:rsidR="00621982" w:rsidRDefault="00621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A91"/>
    <w:rsid w:val="00097D31"/>
    <w:rsid w:val="000E6231"/>
    <w:rsid w:val="000F2CE2"/>
    <w:rsid w:val="001A5FBD"/>
    <w:rsid w:val="001C7CE2"/>
    <w:rsid w:val="001E53E5"/>
    <w:rsid w:val="002013D6"/>
    <w:rsid w:val="0021412F"/>
    <w:rsid w:val="00260B37"/>
    <w:rsid w:val="002B4FD2"/>
    <w:rsid w:val="00322635"/>
    <w:rsid w:val="003247E4"/>
    <w:rsid w:val="003C78F7"/>
    <w:rsid w:val="0048387B"/>
    <w:rsid w:val="004E2A81"/>
    <w:rsid w:val="005B2800"/>
    <w:rsid w:val="005B3753"/>
    <w:rsid w:val="005C45B1"/>
    <w:rsid w:val="005C6B9A"/>
    <w:rsid w:val="005F6D36"/>
    <w:rsid w:val="00605F7B"/>
    <w:rsid w:val="00621982"/>
    <w:rsid w:val="006C26C1"/>
    <w:rsid w:val="006F2075"/>
    <w:rsid w:val="007143EE"/>
    <w:rsid w:val="00735804"/>
    <w:rsid w:val="00792A91"/>
    <w:rsid w:val="00796661"/>
    <w:rsid w:val="007E0233"/>
    <w:rsid w:val="00886A38"/>
    <w:rsid w:val="008D0BBC"/>
    <w:rsid w:val="009419E2"/>
    <w:rsid w:val="009A7968"/>
    <w:rsid w:val="00A24EB9"/>
    <w:rsid w:val="00A82292"/>
    <w:rsid w:val="00AC66E5"/>
    <w:rsid w:val="00B0593F"/>
    <w:rsid w:val="00B103D5"/>
    <w:rsid w:val="00C45156"/>
    <w:rsid w:val="00C56261"/>
    <w:rsid w:val="00CB6E5A"/>
    <w:rsid w:val="00CC283E"/>
    <w:rsid w:val="00D414CE"/>
    <w:rsid w:val="00D763B2"/>
    <w:rsid w:val="00D91DC2"/>
    <w:rsid w:val="00E11B07"/>
    <w:rsid w:val="00E43EF4"/>
    <w:rsid w:val="00E92C32"/>
    <w:rsid w:val="00F7327F"/>
    <w:rsid w:val="00F737E5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2AF05CFC-74A7-4EF6-AB75-1550810A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9E2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customStyle="1" w:styleId="20">
    <w:name w:val="Заголовок 2 Знак"/>
    <w:link w:val="2"/>
    <w:rsid w:val="009419E2"/>
    <w:rPr>
      <w:sz w:val="3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52C04-C319-48CC-80A4-1359C121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1</TotalTime>
  <Pages>10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2020-12-02T05:43:00Z</dcterms:created>
  <dcterms:modified xsi:type="dcterms:W3CDTF">2020-12-02T05:43:00Z</dcterms:modified>
</cp:coreProperties>
</file>