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43EE" w:rsidRDefault="007143EE">
      <w:pPr>
        <w:jc w:val="both"/>
        <w:rPr>
          <w:rFonts w:ascii="PT Astra Serif" w:hAnsi="PT Astra Serif" w:cs="PT Astra Serif"/>
          <w:szCs w:val="28"/>
        </w:rPr>
      </w:pPr>
      <w:bookmarkStart w:id="0" w:name="_GoBack"/>
      <w:bookmarkEnd w:id="0"/>
    </w:p>
    <w:p w:rsidR="00886A38" w:rsidRDefault="00886A38">
      <w:pPr>
        <w:jc w:val="both"/>
        <w:rPr>
          <w:rFonts w:ascii="PT Astra Serif" w:hAnsi="PT Astra Serif" w:cs="PT Astra Serif"/>
          <w:szCs w:val="28"/>
        </w:rPr>
      </w:pPr>
    </w:p>
    <w:p w:rsidR="00C76B6F" w:rsidRPr="00195845" w:rsidRDefault="00C76B6F" w:rsidP="00C76B6F">
      <w:pPr>
        <w:jc w:val="center"/>
        <w:rPr>
          <w:rFonts w:ascii="PT Astra Serif" w:hAnsi="PT Astra Serif"/>
          <w:b/>
          <w:color w:val="000000"/>
        </w:rPr>
      </w:pPr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C76B6F" w:rsidRDefault="00C76B6F" w:rsidP="00C76B6F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феврале</w:t>
      </w:r>
      <w:r w:rsidRPr="00195845">
        <w:rPr>
          <w:rFonts w:ascii="PT Astra Serif" w:hAnsi="PT Astra Serif"/>
          <w:b/>
          <w:color w:val="000000"/>
        </w:rPr>
        <w:t xml:space="preserve"> 20</w:t>
      </w:r>
      <w:r>
        <w:rPr>
          <w:rFonts w:ascii="PT Astra Serif" w:hAnsi="PT Astra Serif"/>
          <w:b/>
          <w:color w:val="000000"/>
        </w:rPr>
        <w:t>21</w:t>
      </w:r>
      <w:r w:rsidRPr="00195845">
        <w:rPr>
          <w:rFonts w:ascii="PT Astra Serif" w:hAnsi="PT Astra Serif"/>
          <w:b/>
          <w:color w:val="000000"/>
        </w:rPr>
        <w:t xml:space="preserve"> года</w:t>
      </w:r>
    </w:p>
    <w:p w:rsidR="00C76B6F" w:rsidRDefault="00C76B6F" w:rsidP="00C76B6F">
      <w:pPr>
        <w:jc w:val="center"/>
        <w:rPr>
          <w:rFonts w:ascii="PT Astra Serif" w:hAnsi="PT Astra Serif"/>
          <w:b/>
          <w:color w:val="000000"/>
        </w:rPr>
      </w:pPr>
    </w:p>
    <w:p w:rsidR="00C76B6F" w:rsidRDefault="00C76B6F" w:rsidP="00C76B6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C76B6F" w:rsidRDefault="00C76B6F" w:rsidP="00C76B6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C76B6F" w:rsidRDefault="00C76B6F" w:rsidP="00C76B6F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p w:rsidR="00C76B6F" w:rsidRDefault="00C76B6F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tbl>
      <w:tblPr>
        <w:tblW w:w="10490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3402"/>
        <w:gridCol w:w="2977"/>
      </w:tblGrid>
      <w:tr w:rsidR="00C76B6F" w:rsidRPr="00A14093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14093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14093">
              <w:rPr>
                <w:rFonts w:ascii="PT Astra Serif" w:hAnsi="PT Astra Serif"/>
                <w:b/>
                <w:color w:val="000000"/>
              </w:rPr>
              <w:t xml:space="preserve">Тема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14093">
              <w:rPr>
                <w:rFonts w:ascii="PT Astra Serif" w:hAnsi="PT Astra Serif"/>
                <w:b/>
                <w:color w:val="000000"/>
              </w:rPr>
              <w:t xml:space="preserve">ФИО,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14093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A14093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14.00–18.00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Домченко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Анна Александровна, заместитель министра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09.00-11.30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 xml:space="preserve">Физическая культура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и спорт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>
              <w:rPr>
                <w:rFonts w:ascii="PT Astra Serif" w:eastAsia="Calibri" w:hAnsi="PT Astra Serif"/>
                <w:color w:val="000000"/>
              </w:rPr>
              <w:t xml:space="preserve">Денбновецкая </w:t>
            </w:r>
            <w:r w:rsidRPr="00C76B6F">
              <w:rPr>
                <w:rFonts w:ascii="PT Astra Serif" w:eastAsia="Calibri" w:hAnsi="PT Astra Serif"/>
                <w:color w:val="000000"/>
              </w:rPr>
              <w:t xml:space="preserve">Вера Ивановна, </w:t>
            </w: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 xml:space="preserve">начальник отдела физической культуры и спорта министерства спорта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C76B6F">
              <w:rPr>
                <w:rFonts w:ascii="PT Astra Serif" w:eastAsia="Calibri" w:hAnsi="PT Astra Serif"/>
                <w:color w:val="000000"/>
              </w:rPr>
              <w:t>24-98-34</w:t>
            </w:r>
          </w:p>
        </w:tc>
      </w:tr>
      <w:tr w:rsidR="00C76B6F" w:rsidRPr="00C76B6F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12.00-14.00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Организация и содержание контейнерных площадок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Оборонная, д. 114а,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2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09.00-11</w:t>
            </w:r>
            <w:r w:rsidRPr="00A14093">
              <w:rPr>
                <w:rFonts w:ascii="PT Astra Serif" w:hAnsi="PT Astra Serif"/>
                <w:color w:val="000000"/>
              </w:rPr>
              <w:t>.00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Оплата за ЖКУ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 xml:space="preserve">Кошелева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Татьяна Владимировна, 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C76B6F" w:rsidTr="00C76B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11.00-13.00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Взаимодействие граждан Тульской области со СМИ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Миронова Полина Юрьевна,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заместитель председателя комитета Тульской области по печати и массовым коммуникация</w:t>
            </w:r>
            <w:r w:rsidR="00BF52FD">
              <w:rPr>
                <w:rFonts w:ascii="PT Astra Serif" w:hAnsi="PT Astra Serif"/>
                <w:color w:val="000000"/>
              </w:rPr>
              <w:t>м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тел: 8 (4872) 24-52-95 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3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Дючков Олег Иванович,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министр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09.00-12.00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Пчеловодство в 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Григорьева </w:t>
            </w:r>
          </w:p>
          <w:p w:rsid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Ири</w:t>
            </w:r>
            <w:r>
              <w:rPr>
                <w:rFonts w:ascii="PT Astra Serif" w:hAnsi="PT Astra Serif"/>
                <w:color w:val="000000"/>
              </w:rPr>
              <w:t xml:space="preserve">на Васильевна, начальник отдела </w:t>
            </w:r>
            <w:r w:rsidRPr="00C76B6F">
              <w:rPr>
                <w:rFonts w:ascii="PT Astra Serif" w:hAnsi="PT Astra Serif"/>
                <w:color w:val="000000"/>
              </w:rPr>
              <w:t xml:space="preserve">растениеводства, животноводства и перерабатывающей промышленности департамента государственной политики в сфере АПК </w:t>
            </w:r>
          </w:p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36-71-50;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24-51-78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4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10.00-13.00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Газификация поселений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Дорофеева </w:t>
            </w:r>
            <w:r w:rsidRPr="00C76B6F">
              <w:rPr>
                <w:rFonts w:ascii="PT Astra Serif" w:hAnsi="PT Astra Serif"/>
                <w:color w:val="000000"/>
              </w:rPr>
              <w:t>Мария Сергеевна,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главный специалист - эксперт отдела строительства социальных объектов министерства строительства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24-51-70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16.00-18.00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Регистрации актов гражданского состояния на территории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Татьяна Алексеевна, председатель комитета по делам записи актов гражданского состояния и обеспечению деятельности мировых судей в Тульской области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тел: 8 (4782) 24-53-88;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Предоставление земельных участков льготной категории граждан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Астахова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Жаворонкова, д. 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24-53-90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5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Градостроительная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Сергеева Яна Вадимовна, заместитель начальника инспекции – начальник отдела архитектуры и градостроительства </w:t>
            </w: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12.30-14.30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Льготное лекарственное обеспечение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Хохлова 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Ирина Анатольевна, начальник отдела фармацевтической деятельности и организации лекарственной помощи департамента здравоохранения министерств</w:t>
            </w:r>
            <w:r>
              <w:rPr>
                <w:rFonts w:ascii="PT Astra Serif" w:hAnsi="PT Astra Serif"/>
                <w:color w:val="000000"/>
              </w:rPr>
              <w:t xml:space="preserve">а </w:t>
            </w:r>
            <w:r w:rsidRPr="00C76B6F">
              <w:rPr>
                <w:rFonts w:ascii="PT Astra Serif" w:hAnsi="PT Astra Serif"/>
                <w:color w:val="000000"/>
              </w:rPr>
              <w:t>здравоохранения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C76B6F">
              <w:t xml:space="preserve">г. Тула, </w:t>
            </w:r>
            <w:r w:rsidRPr="00C76B6F">
              <w:br/>
              <w:t>ул. Оборонная, д. 114 Г,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37-08-50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Розничная продажа алкогольной продукции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Леньшина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Наталья Александровна,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консультант отдела потребительского рынка, </w:t>
            </w:r>
            <w:r w:rsidRPr="00C76B6F">
              <w:rPr>
                <w:rFonts w:ascii="PT Astra Serif" w:hAnsi="PT Astra Serif"/>
                <w:color w:val="000000"/>
              </w:rPr>
              <w:lastRenderedPageBreak/>
              <w:t xml:space="preserve">лицензирования и государственного контроля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8 (4872) 24-51-04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(доб. 45-02)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9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14.00-18.00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Лопухов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C76B6F" w:rsidTr="00126164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10.00-13.00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Batang" w:hAnsi="PT Astra Serif"/>
                <w:color w:val="000000"/>
              </w:rPr>
              <w:t>Оказание содействия в трудоустройстве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Хромова Ирина Борисовна, главный консультант отдела занятости населения департамента труда и занятости населения министерства труда и социальной защиты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  <w:color w:val="000000"/>
                <w:lang w:eastAsia="en-US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Технический осмотр машин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Коликов </w:t>
            </w:r>
          </w:p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Кирилл Михайлович, з</w:t>
            </w:r>
            <w:r>
              <w:rPr>
                <w:rFonts w:ascii="PT Astra Serif" w:hAnsi="PT Astra Serif"/>
                <w:color w:val="000000"/>
              </w:rPr>
              <w:t xml:space="preserve">аместитель начальника инспекции </w:t>
            </w:r>
            <w:r w:rsidRPr="00C76B6F">
              <w:rPr>
                <w:rFonts w:ascii="PT Astra Serif" w:hAnsi="PT Astra Serif"/>
                <w:color w:val="000000"/>
              </w:rPr>
              <w:t>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Оборонная, д. 114-А,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24-53-11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10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Содержание общедомового имущества,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оплата за ЖКУ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</w:rPr>
            </w:pPr>
            <w:r w:rsidRPr="00A14093">
              <w:rPr>
                <w:rFonts w:ascii="PT Astra Serif" w:eastAsia="Batang" w:hAnsi="PT Astra Serif"/>
              </w:rPr>
              <w:t>10.00–13.00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</w:rPr>
            </w:pPr>
            <w:r w:rsidRPr="00A14093">
              <w:rPr>
                <w:rFonts w:ascii="PT Astra Serif" w:eastAsia="Batang" w:hAnsi="PT Astra Serif"/>
              </w:rPr>
              <w:t>Предоставление мер социальной поддержи семьям с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Иони</w:t>
            </w:r>
            <w:r>
              <w:rPr>
                <w:rFonts w:ascii="PT Astra Serif" w:hAnsi="PT Astra Serif"/>
              </w:rPr>
              <w:t xml:space="preserve">на </w:t>
            </w:r>
          </w:p>
          <w:p w:rsidR="00C76B6F" w:rsidRPr="00A14093" w:rsidRDefault="00C76B6F" w:rsidP="00C76B6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Светлана Александровна, начальник </w:t>
            </w:r>
            <w:r>
              <w:rPr>
                <w:rFonts w:ascii="PT Astra Serif" w:hAnsi="PT Astra Serif"/>
              </w:rPr>
              <w:t xml:space="preserve">отдела по вопросам демографии и </w:t>
            </w:r>
            <w:r w:rsidRPr="00A14093">
              <w:rPr>
                <w:rFonts w:ascii="PT Astra Serif" w:hAnsi="PT Astra Serif"/>
              </w:rPr>
              <w:t>поддержки семей департамента по вопросам семьи и демографии</w:t>
            </w: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министерства труда и социальной защиты </w:t>
            </w:r>
          </w:p>
          <w:p w:rsidR="00C76B6F" w:rsidRPr="00A14093" w:rsidRDefault="00C76B6F" w:rsidP="00C76B6F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Государственная поддержка малых форм хозяйствования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 xml:space="preserve">Глухова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Олеся Александровна,</w:t>
            </w:r>
            <w:r w:rsidRPr="00A14093">
              <w:rPr>
                <w:rFonts w:ascii="PT Astra Serif" w:hAnsi="PT Astra Serif"/>
              </w:rPr>
              <w:t xml:space="preserve"> директор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г. Тула,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ул. Оборонная, д. 114 а,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тел: 8 (4872) 36-71-50;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24-51-78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A14093">
              <w:rPr>
                <w:rFonts w:ascii="PT Astra Serif" w:eastAsia="Calibri" w:hAnsi="PT Astra Serif" w:cs="Calibri"/>
                <w:color w:val="000000"/>
                <w:lang w:eastAsia="en-US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western"/>
              <w:spacing w:after="0" w:line="24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4093">
              <w:rPr>
                <w:rFonts w:ascii="PT Astra Serif" w:hAnsi="PT Astra Serif"/>
                <w:sz w:val="24"/>
                <w:szCs w:val="24"/>
              </w:rPr>
              <w:t>О работе системы обеспечения вызова экстренных оперативных служб по единому номеру «112» на территории Тульской области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A14093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Петров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A14093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Денис Александрович, главный советник отдела внедрения и развития систем региональной безопасности </w:t>
            </w:r>
            <w:r w:rsidRPr="00A14093">
              <w:rPr>
                <w:rFonts w:ascii="PT Astra Serif" w:hAnsi="PT Astra Serif"/>
              </w:rPr>
              <w:t>комитета Тульской области по региональной безопасности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A14093">
              <w:rPr>
                <w:rFonts w:ascii="PT Astra Serif" w:hAnsi="PT Astra Serif"/>
              </w:rPr>
              <w:t xml:space="preserve"> тел: 8 (4872) 56-90-06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16.00-18.00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Охрана объектов культурного наследия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Пономаренко </w:t>
            </w:r>
          </w:p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Лариса Владимировна, ведущий специалист – эксперт отдела государственного надзора инспекции Тульской области по государственной охране объектов культурного наследия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24-53-82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Предоставление земельных участков на территории населённого пункта </w:t>
            </w:r>
            <w:r w:rsidRPr="00C76B6F">
              <w:rPr>
                <w:rFonts w:ascii="PT Astra Serif" w:hAnsi="PT Astra Serif"/>
                <w:color w:val="000000"/>
              </w:rPr>
              <w:br/>
              <w:t>г. Тула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Камаев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ул. Жаворонкова, д. 2, </w:t>
            </w:r>
            <w:r w:rsidRPr="00C76B6F">
              <w:rPr>
                <w:rFonts w:ascii="PT Astra Serif" w:hAnsi="PT Astra Serif"/>
                <w:color w:val="000000"/>
              </w:rPr>
              <w:br/>
              <w:t>тел: 8 (4872) 24-53-90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Конфликтные ситуации в школах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Илюхина </w:t>
            </w:r>
          </w:p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Джемиле Владимировна,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государственный консультант отдела государственного контроля (надзора) в области образования, лицензирования образовательной деятельности, государственной аккредитации и подтверждения документов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департамента по контролю и надзору в сфере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FF0000"/>
              </w:rPr>
            </w:pPr>
            <w:r w:rsidRPr="00A14093">
              <w:rPr>
                <w:rFonts w:ascii="PT Astra Serif" w:hAnsi="PT Astra Serif"/>
              </w:rPr>
              <w:t xml:space="preserve">12.00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4093">
              <w:rPr>
                <w:rFonts w:ascii="PT Astra Serif" w:hAnsi="PT Astra Serif"/>
              </w:rPr>
              <w:t>Возможности     ортопедической стоматологии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4093">
              <w:rPr>
                <w:rFonts w:ascii="PT Astra Serif" w:hAnsi="PT Astra Serif"/>
              </w:rPr>
              <w:t>Иван Сергеевич Саратов, заведующий ортопедическим отделением ГУЗ «Тульская областная стоматологическая поликлиника»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4093">
              <w:rPr>
                <w:rFonts w:ascii="PT Astra Serif" w:hAnsi="PT Astra Serif"/>
              </w:rPr>
              <w:t>https://vk.com/minzdrav71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11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Малишевский </w:t>
            </w:r>
            <w:r w:rsidRPr="00C76B6F">
              <w:rPr>
                <w:rFonts w:ascii="PT Astra Serif" w:hAnsi="PT Astra Serif"/>
                <w:color w:val="000000"/>
              </w:rPr>
              <w:br/>
              <w:t xml:space="preserve">Михаил Владимирович, заместитель министра здравоохранения </w:t>
            </w:r>
            <w:r w:rsidRPr="00C76B6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C76B6F">
              <w:t xml:space="preserve">г. Тула, </w:t>
            </w:r>
            <w:r w:rsidRPr="00C76B6F">
              <w:br/>
              <w:t xml:space="preserve">пр. Ленина, д. 2, </w:t>
            </w:r>
          </w:p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C76B6F">
              <w:t>тел: 8 (4872) 30-62-75</w:t>
            </w:r>
          </w:p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</w:pP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  <w:color w:val="000000"/>
              </w:rPr>
            </w:pPr>
            <w:r w:rsidRPr="00C76B6F">
              <w:rPr>
                <w:rFonts w:ascii="PT Astra Serif" w:eastAsia="Batang" w:hAnsi="PT Astra Serif"/>
                <w:color w:val="000000"/>
              </w:rPr>
              <w:t>10.00-13.00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Batang" w:hAnsi="PT Astra Serif"/>
                <w:color w:val="000000"/>
              </w:rPr>
            </w:pPr>
            <w:r w:rsidRPr="00C76B6F">
              <w:rPr>
                <w:rFonts w:ascii="PT Astra Serif" w:eastAsia="Batang" w:hAnsi="PT Astra Serif"/>
                <w:color w:val="000000"/>
              </w:rPr>
              <w:t>Семейные споры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Мальцева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Инна Владимировна, начальник отдела организации опеки, попечительства и жилищного обеспечения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09.00-11.00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Проект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«Народный бюджет»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Николаева Анна Андреевна, главный консультант ассоциации «Совет </w:t>
            </w:r>
            <w:r w:rsidRPr="00C76B6F">
              <w:rPr>
                <w:rFonts w:ascii="PT Astra Serif" w:hAnsi="PT Astra Serif"/>
                <w:color w:val="000000"/>
              </w:rPr>
              <w:lastRenderedPageBreak/>
              <w:t>муниципальных образований Тульской области»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8 (980) 589-90-03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11.00–13.00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Выделение грантов на поддержку проектной деятельности молодежи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Тихомиров Илья Борисович, заместитель министра молодежной политики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24-98-29, (доб. 56-58)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О поддержке предпринимателей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Романов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Вячеслав Михайлович, председатель комитета Тульской области по предпринимательству и потребительскому рынку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https://vk.com/tularegion71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12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Долевое строительство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Перепелова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Людмила Олеговна, 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12.30-14.30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Оказание медицинской помощи взрослому и детскому населению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Дурнова Елена Сергеевна, директор департамен</w:t>
            </w:r>
            <w:r>
              <w:rPr>
                <w:rFonts w:ascii="PT Astra Serif" w:hAnsi="PT Astra Serif"/>
                <w:color w:val="000000"/>
              </w:rPr>
              <w:t xml:space="preserve">та здравоохранения министерства </w:t>
            </w:r>
            <w:r w:rsidRPr="00C76B6F">
              <w:rPr>
                <w:rFonts w:ascii="PT Astra Serif" w:hAnsi="PT Astra Serif"/>
                <w:color w:val="000000"/>
              </w:rPr>
              <w:t>здравоохранения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C76B6F">
              <w:t xml:space="preserve">г. Тула, </w:t>
            </w:r>
            <w:r w:rsidRPr="00C76B6F">
              <w:br/>
              <w:t>ул. Оборонная, д. 114 Г,</w:t>
            </w:r>
          </w:p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37-08-50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15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11.00-13.00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Оплата проезда, 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работа транспорта 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 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Анисочкина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Наталья Юрьевна,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главный специалист - эксперт отдела транспорта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16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Архитектурно-строительный надзор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Мусиенко </w:t>
            </w:r>
          </w:p>
          <w:p w:rsidR="00C76B6F" w:rsidRPr="00C76B6F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Павел Викторович, начальник инспекции Тульской области по государственному архитектурно-строительному надзору - </w:t>
            </w:r>
            <w:r w:rsidRPr="00C76B6F">
              <w:rPr>
                <w:rFonts w:ascii="PT Astra Serif" w:hAnsi="PT Astra Serif"/>
                <w:color w:val="000000"/>
                <w:shd w:val="clear" w:color="auto" w:fill="FFFFFF"/>
              </w:rPr>
              <w:t>главный архитектор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hAnsi="PT Astra Serif"/>
                <w:color w:val="000000"/>
              </w:rPr>
              <w:t>Надлежащее оформление трудовых отношений, погашение задолженности по заработной плате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Воронцова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Ирина Александровна, начальник отдела заработной платы, охраны </w:t>
            </w:r>
            <w:r>
              <w:rPr>
                <w:rFonts w:ascii="PT Astra Serif" w:hAnsi="PT Astra Serif"/>
                <w:color w:val="000000"/>
              </w:rPr>
              <w:t xml:space="preserve">труда и социального </w:t>
            </w:r>
            <w:r w:rsidRPr="00C76B6F">
              <w:rPr>
                <w:rFonts w:ascii="PT Astra Serif" w:hAnsi="PT Astra Serif"/>
                <w:color w:val="000000"/>
              </w:rPr>
              <w:t xml:space="preserve">партнерства департамента труда и занятости </w:t>
            </w:r>
            <w:r w:rsidRPr="00C76B6F">
              <w:rPr>
                <w:rFonts w:ascii="PT Astra Serif" w:hAnsi="PT Astra Serif"/>
                <w:color w:val="000000"/>
              </w:rPr>
              <w:lastRenderedPageBreak/>
              <w:t>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16.00-18.00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Содержание и ремонт многоквартирных домов, работа системы теплоснабжения в многоквартирных домах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Дьячкова Людмила Юрьевна</w:t>
            </w:r>
            <w:r w:rsidRPr="00C76B6F">
              <w:rPr>
                <w:rFonts w:ascii="PT Astra Serif" w:hAnsi="PT Astra Serif"/>
                <w:color w:val="000000"/>
              </w:rPr>
              <w:br/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Охрана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окружающей среды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Федорова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Марина Евгеньевна, 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Оборонная, д. 114а,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Перераспределение земельных участков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Жаворонкова, д.2,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24-53-90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Организация питания обучающихся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 школах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Лунина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Людмила Борисовна,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главный 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11.00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eastAsia="Batang" w:hAnsi="PT Astra Serif"/>
                <w:color w:val="000000"/>
              </w:rPr>
              <w:t>Меры социальной поддержки в 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Филиппов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tabs>
                <w:tab w:val="left" w:pos="519"/>
              </w:tabs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C76B6F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17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Пантелеев Михаил Юрьевич,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министр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Улучшение жилищных условий семей с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Ионина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Светлана Александровна, начальник отдела по вопросам демографии и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поддержки семей департамента по вопросам семьи и демографии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(8472) 24-52-54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15.00-17.00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Капитальный ремонт общего имущества многоквартирного дома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Образцова Ольга Олеговна, консультант отдела жизнеобеспечения и реализации программ жилищно-коммунального комплекса департамента жилищно-коммунального комплекса   министерства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тел. 8 (4872) 24-53-76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(доб. 33-37)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A14093">
              <w:rPr>
                <w:rFonts w:ascii="PT Astra Serif" w:hAnsi="PT Astra Serif"/>
              </w:rPr>
              <w:t xml:space="preserve">12.00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A14093">
              <w:rPr>
                <w:rFonts w:ascii="PT Astra Serif" w:hAnsi="PT Astra Serif"/>
              </w:rPr>
              <w:t>Мужское здоровье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Петряев </w:t>
            </w:r>
          </w:p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A14093">
              <w:rPr>
                <w:rFonts w:ascii="PT Astra Serif" w:hAnsi="PT Astra Serif"/>
              </w:rPr>
              <w:t>Александр Васильевич, заведующий отделением урологии ГУЗ «Тульская областная клиническая больница»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A14093">
              <w:rPr>
                <w:rFonts w:ascii="PT Astra Serif" w:hAnsi="PT Astra Serif"/>
              </w:rPr>
              <w:t>https://vk.com/minzdrav71</w:t>
            </w:r>
          </w:p>
        </w:tc>
      </w:tr>
      <w:tr w:rsidR="00C76B6F" w:rsidRPr="004C233C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4C233C" w:rsidRDefault="00C76B6F" w:rsidP="009258F7">
            <w:pPr>
              <w:spacing w:line="236" w:lineRule="exact"/>
              <w:jc w:val="center"/>
              <w:rPr>
                <w:rFonts w:ascii="PT Astra Serif" w:hAnsi="PT Astra Serif"/>
                <w:color w:val="000000"/>
              </w:rPr>
            </w:pPr>
            <w:r w:rsidRPr="004C233C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4C233C" w:rsidRDefault="00C76B6F" w:rsidP="009258F7">
            <w:pPr>
              <w:spacing w:line="236" w:lineRule="exact"/>
              <w:jc w:val="center"/>
              <w:rPr>
                <w:rFonts w:ascii="PT Astra Serif" w:hAnsi="PT Astra Serif"/>
                <w:color w:val="000000"/>
              </w:rPr>
            </w:pPr>
            <w:r w:rsidRPr="004C233C">
              <w:rPr>
                <w:rFonts w:ascii="PT Astra Serif" w:hAnsi="PT Astra Serif"/>
                <w:color w:val="000000"/>
              </w:rPr>
              <w:t>Об образовании в 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4C233C" w:rsidRDefault="00C76B6F" w:rsidP="009258F7">
            <w:pPr>
              <w:spacing w:line="236" w:lineRule="exact"/>
              <w:jc w:val="center"/>
              <w:rPr>
                <w:rFonts w:ascii="PT Astra Serif" w:hAnsi="PT Astra Serif"/>
                <w:color w:val="000000"/>
              </w:rPr>
            </w:pPr>
            <w:r w:rsidRPr="004C233C">
              <w:rPr>
                <w:rFonts w:ascii="PT Astra Serif" w:hAnsi="PT Astra Serif"/>
                <w:color w:val="000000"/>
              </w:rPr>
              <w:t xml:space="preserve">Шевелева Алевтина Александровна, </w:t>
            </w:r>
          </w:p>
          <w:p w:rsidR="00C76B6F" w:rsidRPr="004C233C" w:rsidRDefault="00C76B6F" w:rsidP="009258F7">
            <w:pPr>
              <w:spacing w:line="236" w:lineRule="exact"/>
              <w:jc w:val="center"/>
              <w:rPr>
                <w:rFonts w:ascii="PT Astra Serif" w:hAnsi="PT Astra Serif"/>
                <w:color w:val="000000"/>
              </w:rPr>
            </w:pPr>
            <w:r w:rsidRPr="004C233C">
              <w:rPr>
                <w:rFonts w:ascii="PT Astra Serif" w:hAnsi="PT Astra Serif"/>
                <w:color w:val="000000"/>
              </w:rPr>
              <w:t>министр образования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4C233C" w:rsidRDefault="00C76B6F" w:rsidP="009258F7">
            <w:pPr>
              <w:spacing w:line="236" w:lineRule="exact"/>
              <w:jc w:val="center"/>
              <w:rPr>
                <w:rFonts w:ascii="PT Astra Serif" w:hAnsi="PT Astra Serif"/>
                <w:color w:val="000000"/>
              </w:rPr>
            </w:pPr>
            <w:r w:rsidRPr="004C233C">
              <w:rPr>
                <w:rFonts w:ascii="PT Astra Serif" w:hAnsi="PT Astra Serif"/>
                <w:color w:val="000000"/>
              </w:rPr>
              <w:t>https://vk.com/tularegion71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18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10.00–12.00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autoSpaceDE w:val="0"/>
              <w:autoSpaceDN w:val="0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 w:cs="Times New Roman CYR"/>
                <w:color w:val="000000"/>
              </w:rPr>
              <w:t>Антикоррупционные ограничения при поступлении на государственную службу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Коротков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Владимир Иванович,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 w:cs="Helvetica"/>
                <w:color w:val="000000"/>
                <w:shd w:val="clear" w:color="auto" w:fill="FFFFFF"/>
              </w:rPr>
              <w:t>начальник отдела анализа сведений департамента профилактики коррупционных и иных правонарушений министерства по контролю и профилактике коррупционных нарушений в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24-51-04 (доб. 55-56)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12.00-14.00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Зимнее содержание автодорог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Чепелев 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Виталий Валерьевич,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заместитель директора департамента -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>пр. Ленина, д. 2,</w:t>
            </w:r>
          </w:p>
          <w:p w:rsidR="00C76B6F" w:rsidRPr="00C76B6F" w:rsidRDefault="00C76B6F" w:rsidP="009258F7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>15.00–18.00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autoSpaceDE w:val="0"/>
              <w:autoSpaceDN w:val="0"/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 w:cs="Segoe UI"/>
                <w:color w:val="000000"/>
              </w:rPr>
              <w:t>О программах для туристов по Тульской области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 xml:space="preserve">Мартынова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>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>пр. Ленина, д. 2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C76B6F">
              <w:rPr>
                <w:rFonts w:ascii="PT Astra Serif" w:eastAsia="Calibri" w:hAnsi="PT Astra Serif"/>
                <w:color w:val="000000"/>
                <w:lang w:eastAsia="en-US"/>
              </w:rPr>
              <w:t>тел: 8 (4872) 24-98-60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Нарушение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лесного законодательства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Оборонная, д. 114а,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12.00-14.00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Работа детских садов и школ в период пандемии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Сорокина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Людмила Юрьевна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директор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19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10.00–14.00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Транспорт и дорожное хозяйство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Дудник Родион Борисович,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министр транспорта и дорожного хозяйства Тульской области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C76B6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Региональный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государственный строительный надзор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Багдасарян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Анна Владимировна,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начальник отдела по надзору за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pStyle w:val="Default"/>
              <w:spacing w:line="240" w:lineRule="exact"/>
              <w:contextualSpacing/>
              <w:jc w:val="center"/>
              <w:rPr>
                <w:b/>
              </w:rPr>
            </w:pPr>
            <w:r w:rsidRPr="00C76B6F">
              <w:rPr>
                <w:b/>
              </w:rPr>
              <w:t>Прямой эфир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12.00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A14093">
              <w:rPr>
                <w:color w:val="auto"/>
              </w:rPr>
              <w:t>Профилактика рака молочной железы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Истомин </w:t>
            </w:r>
          </w:p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Дмитрий Анатольевич, главный врач ГУЗ «Тульский областной онкологический диспансер»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A14093">
              <w:t>https://vk.com/minzdrav71</w:t>
            </w:r>
          </w:p>
        </w:tc>
      </w:tr>
      <w:tr w:rsidR="0055021C" w:rsidRPr="00A14093" w:rsidTr="00402044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21C" w:rsidRPr="00C76B6F" w:rsidRDefault="0055021C" w:rsidP="0055021C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20 февраля</w:t>
            </w:r>
          </w:p>
          <w:p w:rsidR="0055021C" w:rsidRPr="00A14093" w:rsidRDefault="0055021C" w:rsidP="0055021C">
            <w:pPr>
              <w:pStyle w:val="Default"/>
              <w:spacing w:line="240" w:lineRule="exact"/>
              <w:contextualSpacing/>
              <w:jc w:val="center"/>
            </w:pPr>
            <w:r>
              <w:rPr>
                <w:b/>
                <w:bCs/>
              </w:rPr>
              <w:t>Личный прием</w:t>
            </w:r>
          </w:p>
        </w:tc>
      </w:tr>
      <w:tr w:rsidR="0055021C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21C" w:rsidRPr="00C76B6F" w:rsidRDefault="0055021C" w:rsidP="0055021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21C" w:rsidRPr="00C76B6F" w:rsidRDefault="0055021C" w:rsidP="0055021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Здравоохранение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21C" w:rsidRPr="00C76B6F" w:rsidRDefault="0055021C" w:rsidP="0055021C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C76B6F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21C" w:rsidRPr="00C76B6F" w:rsidRDefault="0055021C" w:rsidP="0055021C">
            <w:pPr>
              <w:pStyle w:val="Default"/>
              <w:spacing w:line="240" w:lineRule="exact"/>
              <w:contextualSpacing/>
              <w:jc w:val="center"/>
            </w:pPr>
            <w:r w:rsidRPr="00C76B6F">
              <w:t xml:space="preserve">г. Тула, </w:t>
            </w:r>
            <w:r w:rsidRPr="00C76B6F">
              <w:br/>
              <w:t xml:space="preserve">пр. Ленина, д. 2, </w:t>
            </w:r>
          </w:p>
          <w:p w:rsidR="0055021C" w:rsidRPr="00C76B6F" w:rsidRDefault="0055021C" w:rsidP="0055021C">
            <w:pPr>
              <w:pStyle w:val="Default"/>
              <w:spacing w:line="240" w:lineRule="exact"/>
              <w:contextualSpacing/>
              <w:jc w:val="center"/>
            </w:pPr>
            <w:r w:rsidRPr="00C76B6F">
              <w:t>тел: 8 (4872) 30-62-75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C76B6F">
              <w:rPr>
                <w:b/>
                <w:bCs/>
              </w:rPr>
              <w:t>Консультации</w:t>
            </w:r>
          </w:p>
        </w:tc>
      </w:tr>
      <w:tr w:rsidR="00F4414B" w:rsidRPr="00F4414B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F4414B" w:rsidRDefault="00F4414B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15.00-17</w:t>
            </w:r>
            <w:r w:rsidR="00C76B6F" w:rsidRPr="00F4414B">
              <w:rPr>
                <w:rFonts w:ascii="PT Astra Serif" w:hAnsi="PT Astra Serif"/>
                <w:color w:val="000000" w:themeColor="text1"/>
              </w:rPr>
              <w:t>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F4414B" w:rsidRDefault="00C76B6F" w:rsidP="009258F7">
            <w:pPr>
              <w:autoSpaceDE w:val="0"/>
              <w:autoSpaceDN w:val="0"/>
              <w:spacing w:line="240" w:lineRule="exact"/>
              <w:jc w:val="center"/>
              <w:rPr>
                <w:rFonts w:ascii="PT Astra Serif" w:hAnsi="PT Astra Serif" w:cs="Times New Roman CYR"/>
                <w:color w:val="000000" w:themeColor="text1"/>
              </w:rPr>
            </w:pPr>
            <w:r w:rsidRPr="00F4414B">
              <w:rPr>
                <w:rFonts w:ascii="PT Astra Serif" w:hAnsi="PT Astra Serif" w:cs="Times New Roman CYR"/>
                <w:color w:val="000000" w:themeColor="text1"/>
              </w:rPr>
              <w:t>О порядке подачи заявок на конкурсы грантов и премий в сфере науки и техники, проводимых </w:t>
            </w:r>
          </w:p>
          <w:p w:rsidR="00C76B6F" w:rsidRPr="00F4414B" w:rsidRDefault="00C76B6F" w:rsidP="009258F7">
            <w:pPr>
              <w:autoSpaceDE w:val="0"/>
              <w:autoSpaceDN w:val="0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 w:cs="Times New Roman CYR"/>
                <w:color w:val="000000" w:themeColor="text1"/>
              </w:rPr>
              <w:t> Правительством Тульской области</w:t>
            </w:r>
          </w:p>
          <w:p w:rsidR="00C76B6F" w:rsidRPr="00F4414B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F4414B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 xml:space="preserve">Циглер </w:t>
            </w:r>
          </w:p>
          <w:p w:rsidR="00C76B6F" w:rsidRPr="00F4414B" w:rsidRDefault="00C76B6F" w:rsidP="00C76B6F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Максим Владимирович, начальник отдела науки и инновационной деятельности министерства промышленности и науки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F4414B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г. Тула,</w:t>
            </w:r>
          </w:p>
          <w:p w:rsidR="00C76B6F" w:rsidRPr="00F4414B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пр-т Ленина, д. 2,</w:t>
            </w:r>
          </w:p>
          <w:p w:rsidR="00C76B6F" w:rsidRPr="00F4414B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тел: 8 (4872) 24-51-04</w:t>
            </w:r>
          </w:p>
          <w:p w:rsidR="00C76B6F" w:rsidRPr="00F4414B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4414B">
              <w:rPr>
                <w:rFonts w:ascii="PT Astra Serif" w:hAnsi="PT Astra Serif"/>
                <w:color w:val="000000" w:themeColor="text1"/>
              </w:rPr>
              <w:t>(доб. 30-02)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24 февраля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 xml:space="preserve">Личный прием 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C76B6F">
              <w:rPr>
                <w:rFonts w:ascii="PT Astra Serif" w:eastAsia="Calibri" w:hAnsi="PT Astra Serif"/>
                <w:color w:val="000000"/>
              </w:rPr>
              <w:t>14.00-18.00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Андрей Владимирович,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 министр труда и социальной защиты Тульской области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  <w:r w:rsidRPr="00C76B6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C76B6F" w:rsidRPr="00C76B6F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C3B" w:rsidRDefault="00320C3B" w:rsidP="00F4414B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F4414B" w:rsidRDefault="00F4414B" w:rsidP="00F4414B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F4414B" w:rsidRDefault="00F4414B" w:rsidP="00F4414B">
            <w:pPr>
              <w:spacing w:line="240" w:lineRule="exact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Прямой эфир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12.00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A14093">
              <w:rPr>
                <w:color w:val="auto"/>
              </w:rPr>
              <w:t>Профилактика весеннего авитаминоза у детей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 xml:space="preserve">Харитонов </w:t>
            </w:r>
          </w:p>
          <w:p w:rsidR="00C76B6F" w:rsidRPr="00A14093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</w:rPr>
            </w:pPr>
            <w:r w:rsidRPr="00A14093">
              <w:rPr>
                <w:rFonts w:ascii="PT Astra Serif" w:hAnsi="PT Astra Serif"/>
              </w:rPr>
              <w:t>Дмитрий Викторович, главный врач ГУЗ «Тульская детская областная клиническая больница»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pStyle w:val="Default"/>
              <w:spacing w:line="240" w:lineRule="exact"/>
              <w:contextualSpacing/>
              <w:jc w:val="center"/>
            </w:pPr>
            <w:r w:rsidRPr="00A14093">
              <w:t>https://vk.com/minzdrav71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25 февраля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lastRenderedPageBreak/>
              <w:t>09.00-11.00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Организация водоснабжения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Вайс Эльвира Анатольевна, начальник отдела жизнеобеспечения и реализации программ жилищно-коммунального комплекса департамента жилищно-коммунального комплекса  министерства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тел: 8 (4872) 24-51-04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(доб. 33-25)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11.00-13.00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Оплата за ЖКУ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Аксенова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Анастасия Николаевна,</w:t>
            </w:r>
            <w:r w:rsidRPr="00C76B6F">
              <w:rPr>
                <w:rFonts w:ascii="PT Astra Serif" w:hAnsi="PT Astra Serif"/>
                <w:color w:val="000000"/>
              </w:rPr>
              <w:br/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пр-т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13.00-15.00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О розыске родственников и порядке выдачи повторных свидетельств о государственной регистрации актов гражданского состояния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Рязанова Татьяна Юрьевна, заместитель председателя 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тел: 8 (4782) 24-53-88;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15.00–17.00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 xml:space="preserve">Макаренко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Алексей Валерьевич, заместитель директора департамента –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тел: 8 (4872) 24-51-04, (доб. 65-13)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</w:rPr>
              <w:t>Порядок заготовки дров и сбора валежника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Лифанов Юрий Тимофеевич начальник отдела организации лесопользования и ведения государственного лесного реестра департамента лесного хозяйства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Оборонная, д. 114а,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24-51-80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Предоставление земельных участков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на территории муниципального образования </w:t>
            </w:r>
            <w:r w:rsidRPr="00C76B6F">
              <w:rPr>
                <w:rFonts w:ascii="PT Astra Serif" w:hAnsi="PT Astra Serif"/>
                <w:color w:val="000000"/>
              </w:rPr>
              <w:br/>
              <w:t>г. Тула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Орлова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Марина Владимировна, начальник отдела по распоряжению земельными участками на территории муниципального образования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Жаворонкова, д. 2,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24-53-90</w:t>
            </w:r>
          </w:p>
        </w:tc>
      </w:tr>
      <w:tr w:rsidR="00C76B6F" w:rsidRPr="00A14093" w:rsidTr="00C76B6F">
        <w:tc>
          <w:tcPr>
            <w:tcW w:w="104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C3B" w:rsidRDefault="00320C3B" w:rsidP="009258F7">
            <w:pPr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 xml:space="preserve">26 февраля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FF0000"/>
              </w:rPr>
            </w:pPr>
            <w:r w:rsidRPr="00C76B6F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C76B6F" w:rsidRPr="00A14093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lastRenderedPageBreak/>
              <w:t xml:space="preserve">15.00–17.00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Подключение услуг связи на территории Тульской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 xml:space="preserve">Захаров Алексей Викторович, 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директор департамента по информационной безопасности и информатизации министерства</w:t>
            </w:r>
            <w:r w:rsidRPr="00A14093">
              <w:rPr>
                <w:rFonts w:ascii="PT Astra Serif" w:hAnsi="PT Astra Serif"/>
              </w:rPr>
              <w:t xml:space="preserve"> </w:t>
            </w:r>
            <w:r w:rsidRPr="00A14093">
              <w:rPr>
                <w:rFonts w:ascii="PT Astra Serif" w:hAnsi="PT Astra Serif"/>
                <w:color w:val="000000"/>
              </w:rPr>
              <w:t xml:space="preserve">по информатизации, связи и вопросам открытого управления Тульской области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г. Тула,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C76B6F" w:rsidRPr="00A14093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A14093">
              <w:rPr>
                <w:rFonts w:ascii="PT Astra Serif" w:hAnsi="PT Astra Serif"/>
                <w:color w:val="000000"/>
              </w:rPr>
              <w:t>тел: 8 (4872) 24-51-04, (доб. 65-13)</w:t>
            </w:r>
          </w:p>
        </w:tc>
      </w:tr>
      <w:tr w:rsidR="00C76B6F" w:rsidRPr="00C76B6F" w:rsidTr="00C76B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Зачисление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и перевод детей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в детские сады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Киселева Анна Борисовна,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 xml:space="preserve">ул. Оружейная, д.5 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  <w:r w:rsidRPr="00C76B6F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C76B6F" w:rsidRPr="00C76B6F" w:rsidRDefault="00C76B6F" w:rsidP="009258F7">
            <w:pPr>
              <w:spacing w:line="24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894" w:rsidRDefault="00187894">
      <w:r>
        <w:separator/>
      </w:r>
    </w:p>
  </w:endnote>
  <w:endnote w:type="continuationSeparator" w:id="0">
    <w:p w:rsidR="00187894" w:rsidRDefault="0018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894" w:rsidRDefault="00187894">
      <w:r>
        <w:separator/>
      </w:r>
    </w:p>
  </w:footnote>
  <w:footnote w:type="continuationSeparator" w:id="0">
    <w:p w:rsidR="00187894" w:rsidRDefault="00187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76F"/>
    <w:rsid w:val="00037013"/>
    <w:rsid w:val="00097D31"/>
    <w:rsid w:val="000E6231"/>
    <w:rsid w:val="00187894"/>
    <w:rsid w:val="001A5FBD"/>
    <w:rsid w:val="001C7CE2"/>
    <w:rsid w:val="001E53E5"/>
    <w:rsid w:val="002013D6"/>
    <w:rsid w:val="0021412F"/>
    <w:rsid w:val="00260B37"/>
    <w:rsid w:val="002B4FD2"/>
    <w:rsid w:val="00320C3B"/>
    <w:rsid w:val="00322635"/>
    <w:rsid w:val="003247E4"/>
    <w:rsid w:val="00424627"/>
    <w:rsid w:val="0048387B"/>
    <w:rsid w:val="0055021C"/>
    <w:rsid w:val="005B2800"/>
    <w:rsid w:val="005B3753"/>
    <w:rsid w:val="005C6B9A"/>
    <w:rsid w:val="005F6D36"/>
    <w:rsid w:val="006C26C1"/>
    <w:rsid w:val="006F2075"/>
    <w:rsid w:val="007143EE"/>
    <w:rsid w:val="00735804"/>
    <w:rsid w:val="00796661"/>
    <w:rsid w:val="007E0233"/>
    <w:rsid w:val="00821AB2"/>
    <w:rsid w:val="00863826"/>
    <w:rsid w:val="00886A38"/>
    <w:rsid w:val="008D0BBC"/>
    <w:rsid w:val="009A7968"/>
    <w:rsid w:val="00A24EB9"/>
    <w:rsid w:val="00A33C09"/>
    <w:rsid w:val="00AC1BE1"/>
    <w:rsid w:val="00B0593F"/>
    <w:rsid w:val="00BC1AEB"/>
    <w:rsid w:val="00BF52FD"/>
    <w:rsid w:val="00C3776F"/>
    <w:rsid w:val="00C76B6F"/>
    <w:rsid w:val="00D763B2"/>
    <w:rsid w:val="00D77D68"/>
    <w:rsid w:val="00DF4CBA"/>
    <w:rsid w:val="00E11B07"/>
    <w:rsid w:val="00E43EF4"/>
    <w:rsid w:val="00E92C32"/>
    <w:rsid w:val="00EF681C"/>
    <w:rsid w:val="00F4414B"/>
    <w:rsid w:val="00F737E5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137E0770-889A-498A-ABA9-12FD879C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6B6F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paragraph" w:customStyle="1" w:styleId="western">
    <w:name w:val="western"/>
    <w:basedOn w:val="a"/>
    <w:rsid w:val="00C76B6F"/>
    <w:pPr>
      <w:suppressAutoHyphens w:val="0"/>
      <w:spacing w:after="142" w:line="276" w:lineRule="auto"/>
    </w:pPr>
    <w:rPr>
      <w:rFonts w:ascii="Calibri" w:eastAsia="Calibri" w:hAnsi="Calibri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AA093-AF23-4B6A-870B-9F594E84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1</TotalTime>
  <Pages>10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3</cp:revision>
  <cp:lastPrinted>1995-11-21T14:41:00Z</cp:lastPrinted>
  <dcterms:created xsi:type="dcterms:W3CDTF">2021-01-26T11:52:00Z</dcterms:created>
  <dcterms:modified xsi:type="dcterms:W3CDTF">2021-01-29T07:34:00Z</dcterms:modified>
</cp:coreProperties>
</file>