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A4D2C" w:rsidRPr="00195845" w:rsidRDefault="006A4D2C" w:rsidP="006A4D2C">
      <w:pPr>
        <w:jc w:val="center"/>
        <w:rPr>
          <w:rFonts w:ascii="PT Astra Serif" w:hAnsi="PT Astra Serif"/>
          <w:b/>
          <w:color w:val="000000"/>
        </w:rPr>
      </w:pPr>
      <w:r w:rsidRPr="00924316">
        <w:rPr>
          <w:rFonts w:ascii="PT Astra Serif" w:hAnsi="PT Astra Serif"/>
          <w:b/>
        </w:rPr>
        <w:t xml:space="preserve">График проведения </w:t>
      </w:r>
      <w:r w:rsidRPr="00195845">
        <w:rPr>
          <w:rFonts w:ascii="PT Astra Serif" w:hAnsi="PT Astra Serif"/>
          <w:b/>
          <w:color w:val="000000"/>
        </w:rPr>
        <w:t xml:space="preserve">личных приемов, консультаций, прямых эфиров </w:t>
      </w:r>
    </w:p>
    <w:p w:rsidR="006A4D2C" w:rsidRDefault="006A4D2C" w:rsidP="006A4D2C">
      <w:pPr>
        <w:jc w:val="center"/>
        <w:rPr>
          <w:rFonts w:ascii="PT Astra Serif" w:hAnsi="PT Astra Serif"/>
          <w:b/>
          <w:color w:val="000000"/>
        </w:rPr>
      </w:pPr>
      <w:r w:rsidRPr="00195845">
        <w:rPr>
          <w:rFonts w:ascii="PT Astra Serif" w:hAnsi="PT Astra Serif"/>
          <w:b/>
          <w:color w:val="000000"/>
        </w:rPr>
        <w:t xml:space="preserve">в </w:t>
      </w:r>
      <w:r>
        <w:rPr>
          <w:rFonts w:ascii="PT Astra Serif" w:hAnsi="PT Astra Serif"/>
          <w:b/>
          <w:color w:val="000000"/>
        </w:rPr>
        <w:t>апреле</w:t>
      </w:r>
      <w:r w:rsidRPr="00195845">
        <w:rPr>
          <w:rFonts w:ascii="PT Astra Serif" w:hAnsi="PT Astra Serif"/>
          <w:b/>
          <w:color w:val="000000"/>
        </w:rPr>
        <w:t xml:space="preserve"> 20</w:t>
      </w:r>
      <w:r>
        <w:rPr>
          <w:rFonts w:ascii="PT Astra Serif" w:hAnsi="PT Astra Serif"/>
          <w:b/>
          <w:color w:val="000000"/>
        </w:rPr>
        <w:t>21</w:t>
      </w:r>
      <w:r w:rsidRPr="00195845">
        <w:rPr>
          <w:rFonts w:ascii="PT Astra Serif" w:hAnsi="PT Astra Serif"/>
          <w:b/>
          <w:color w:val="000000"/>
        </w:rPr>
        <w:t xml:space="preserve"> года</w:t>
      </w:r>
    </w:p>
    <w:p w:rsidR="006A4D2C" w:rsidRDefault="006A4D2C" w:rsidP="006A4D2C">
      <w:pPr>
        <w:jc w:val="center"/>
        <w:rPr>
          <w:rFonts w:ascii="PT Astra Serif" w:hAnsi="PT Astra Serif"/>
          <w:b/>
          <w:color w:val="000000"/>
        </w:rPr>
      </w:pPr>
    </w:p>
    <w:p w:rsidR="006A4D2C" w:rsidRDefault="006A4D2C" w:rsidP="006A4D2C">
      <w:pPr>
        <w:jc w:val="center"/>
        <w:rPr>
          <w:rFonts w:ascii="PT Astra Serif" w:hAnsi="PT Astra Serif"/>
          <w:b/>
          <w:color w:val="000000"/>
        </w:rPr>
      </w:pPr>
      <w:r w:rsidRPr="005D1BE7">
        <w:rPr>
          <w:rFonts w:ascii="PT Astra Serif" w:hAnsi="PT Astra Serif"/>
          <w:b/>
          <w:color w:val="000000"/>
        </w:rPr>
        <w:t xml:space="preserve">Запись </w:t>
      </w:r>
      <w:r>
        <w:rPr>
          <w:rFonts w:ascii="PT Astra Serif" w:hAnsi="PT Astra Serif"/>
          <w:b/>
          <w:color w:val="000000"/>
        </w:rPr>
        <w:t xml:space="preserve">на личные приемы и консультации </w:t>
      </w:r>
      <w:r w:rsidRPr="005D1BE7">
        <w:rPr>
          <w:rFonts w:ascii="PT Astra Serif" w:hAnsi="PT Astra Serif"/>
          <w:b/>
          <w:color w:val="000000"/>
        </w:rPr>
        <w:t xml:space="preserve">по телефону: 8 (4872) 30-62-75, </w:t>
      </w:r>
    </w:p>
    <w:p w:rsidR="006A4D2C" w:rsidRDefault="006A4D2C" w:rsidP="006A4D2C">
      <w:pPr>
        <w:jc w:val="center"/>
        <w:rPr>
          <w:rFonts w:ascii="PT Astra Serif" w:hAnsi="PT Astra Serif"/>
          <w:b/>
          <w:color w:val="000000"/>
        </w:rPr>
      </w:pPr>
      <w:r w:rsidRPr="005D1BE7">
        <w:rPr>
          <w:rFonts w:ascii="PT Astra Serif" w:hAnsi="PT Astra Serif"/>
          <w:b/>
          <w:color w:val="000000"/>
        </w:rPr>
        <w:t xml:space="preserve">на портале «Открытый регион 71», </w:t>
      </w:r>
    </w:p>
    <w:p w:rsidR="006A4D2C" w:rsidRDefault="006A4D2C" w:rsidP="006A4D2C">
      <w:pPr>
        <w:jc w:val="center"/>
        <w:rPr>
          <w:rFonts w:ascii="PT Astra Serif" w:hAnsi="PT Astra Serif"/>
          <w:b/>
          <w:color w:val="000000"/>
        </w:rPr>
      </w:pPr>
      <w:r>
        <w:rPr>
          <w:rFonts w:ascii="PT Astra Serif" w:hAnsi="PT Astra Serif"/>
          <w:b/>
          <w:color w:val="000000"/>
        </w:rPr>
        <w:t xml:space="preserve">запись на консультации также </w:t>
      </w:r>
      <w:r w:rsidRPr="005D1BE7">
        <w:rPr>
          <w:rFonts w:ascii="PT Astra Serif" w:hAnsi="PT Astra Serif"/>
          <w:b/>
          <w:color w:val="000000"/>
        </w:rPr>
        <w:t xml:space="preserve">по телефонам, указанным в графике </w:t>
      </w:r>
    </w:p>
    <w:p w:rsidR="006A4D2C" w:rsidRDefault="006A4D2C" w:rsidP="006A4D2C">
      <w:pPr>
        <w:jc w:val="center"/>
        <w:rPr>
          <w:rFonts w:ascii="PT Astra Serif" w:hAnsi="PT Astra Serif"/>
          <w:b/>
          <w:color w:val="000000"/>
        </w:rPr>
      </w:pPr>
    </w:p>
    <w:tbl>
      <w:tblPr>
        <w:tblW w:w="10608" w:type="dxa"/>
        <w:tblInd w:w="-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2693"/>
        <w:gridCol w:w="3544"/>
        <w:gridCol w:w="2953"/>
      </w:tblGrid>
      <w:tr w:rsidR="006A4D2C" w:rsidRPr="00F356BA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334467">
              <w:rPr>
                <w:rFonts w:ascii="PT Astra Serif" w:hAnsi="PT Astra Serif"/>
                <w:b/>
                <w:color w:val="000000"/>
              </w:rPr>
              <w:t>Время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334467">
              <w:rPr>
                <w:rFonts w:ascii="PT Astra Serif" w:hAnsi="PT Astra Serif"/>
                <w:b/>
                <w:color w:val="000000"/>
              </w:rPr>
              <w:t>Тема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334467">
              <w:rPr>
                <w:rFonts w:ascii="PT Astra Serif" w:hAnsi="PT Astra Serif"/>
                <w:b/>
                <w:color w:val="000000"/>
              </w:rPr>
              <w:t>ФИО,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334467">
              <w:rPr>
                <w:rFonts w:ascii="PT Astra Serif" w:hAnsi="PT Astra Serif"/>
                <w:b/>
                <w:color w:val="000000"/>
              </w:rPr>
              <w:t>должность лица, проводящего личный прием, консультацию, прямой эфир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334467">
              <w:rPr>
                <w:rFonts w:ascii="PT Astra Serif" w:hAnsi="PT Astra Serif"/>
                <w:b/>
                <w:color w:val="000000"/>
              </w:rPr>
              <w:t>Место проведения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</w:tr>
      <w:tr w:rsidR="006A4D2C" w:rsidRPr="002F4405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334467">
              <w:rPr>
                <w:rFonts w:ascii="PT Astra Serif" w:hAnsi="PT Astra Serif"/>
                <w:b/>
                <w:color w:val="000000"/>
              </w:rPr>
              <w:t>1 апреля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334467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6A4D2C" w:rsidRPr="002F4405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09.00-11.00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Содержание и ремонт многоквартирных домов, работа системы теплоснабжения в многоквартирных домах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Головачева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Екатерина Александровна,</w:t>
            </w:r>
          </w:p>
          <w:p w:rsidR="006A4D2C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старший государственный инспектор государственной жилищной инспекции Тульской области</w:t>
            </w:r>
          </w:p>
          <w:p w:rsidR="00334467" w:rsidRPr="00334467" w:rsidRDefault="00334467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тел: 8 (4872) 24-51-60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A4D2C" w:rsidRPr="006A4D2C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11.00-13.00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Капитальный ремонт общего имущества многоквартирного дома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870F32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Образцова Ольга Олеговна,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консультант отдела жизнеобеспечения и реализации программ жилищно-коммунального комплекса департамента жилищно-коммунального комплекса министерства жилищно-коммунального хозяйства Тульской области</w:t>
            </w:r>
          </w:p>
          <w:p w:rsidR="00C752BC" w:rsidRPr="00334467" w:rsidRDefault="00C752B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тел: 8 (4872) 24-53-76 (доб. 33-37)</w:t>
            </w:r>
          </w:p>
        </w:tc>
      </w:tr>
      <w:tr w:rsidR="006A4D2C" w:rsidRPr="006A4D2C" w:rsidTr="00334467">
        <w:trPr>
          <w:trHeight w:val="2463"/>
        </w:trPr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Организация водоснабжения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Вайс Эльвира Анатольевна, начальник отдела жизнеобеспечения и реализации программ жилищно-коммунального комплекса департамента жилищно-коммунального комплекса министерства жилищно-коммунального хозяйства Тульской области</w:t>
            </w:r>
          </w:p>
          <w:p w:rsidR="00C752BC" w:rsidRPr="00334467" w:rsidRDefault="00C752B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тел: 8 (4872) 24-51-04 (доб. 33-25)</w:t>
            </w:r>
          </w:p>
        </w:tc>
      </w:tr>
      <w:tr w:rsidR="006A4D2C" w:rsidRPr="00DF48D8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334467">
              <w:rPr>
                <w:rFonts w:ascii="PT Astra Serif" w:hAnsi="PT Astra Serif"/>
                <w:b/>
                <w:color w:val="000000"/>
              </w:rPr>
              <w:t>2 апреля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334467">
              <w:rPr>
                <w:rFonts w:ascii="PT Astra Serif" w:hAnsi="PT Astra Serif"/>
                <w:b/>
                <w:color w:val="000000"/>
              </w:rPr>
              <w:t>Личный прием</w:t>
            </w:r>
          </w:p>
        </w:tc>
      </w:tr>
      <w:tr w:rsidR="006A4D2C" w:rsidRPr="006A4D2C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Труд и социальная защита, образование, культура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Гремякова Ольга Петровна,</w:t>
            </w:r>
          </w:p>
          <w:p w:rsidR="00C752B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заместитель председателя правительства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6A4D2C" w:rsidRPr="00334467" w:rsidRDefault="006A4D2C" w:rsidP="006A4D2C">
            <w:pPr>
              <w:pStyle w:val="Default"/>
              <w:spacing w:line="240" w:lineRule="exact"/>
              <w:jc w:val="center"/>
            </w:pPr>
            <w:r w:rsidRPr="00334467">
              <w:t>тел: 8 (4872) 30-62-75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A4D2C" w:rsidRPr="002F4405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6A4D2C" w:rsidRPr="006A4D2C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Региональный государственный строительный надзор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F32" w:rsidRPr="00334467" w:rsidRDefault="006A4D2C" w:rsidP="00870F32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Багдасарян</w:t>
            </w:r>
            <w:r w:rsidR="00870F32" w:rsidRPr="00334467">
              <w:rPr>
                <w:rFonts w:ascii="PT Astra Serif" w:hAnsi="PT Astra Serif"/>
                <w:color w:val="000000"/>
              </w:rPr>
              <w:t xml:space="preserve"> </w:t>
            </w:r>
          </w:p>
          <w:p w:rsidR="006A4D2C" w:rsidRPr="00334467" w:rsidRDefault="006A4D2C" w:rsidP="00870F32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Анна Владимировна,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начальник отдела по надзору за строительством инспекции Тульской области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по государственному архитектурно-строительному надзору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г. Тула,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ул. Оборонная, д.114а,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тел: 8 (4872) 36-12-52</w:t>
            </w:r>
          </w:p>
        </w:tc>
      </w:tr>
      <w:tr w:rsidR="006A4D2C" w:rsidRPr="002F4405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10.00-13.00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 xml:space="preserve">Трудоустройство, назначение пособий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по безработице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52B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 xml:space="preserve">Хромова Ирина Борисовна, главный консультант отдела занятости населения департамента труда и занятости </w:t>
            </w:r>
            <w:r w:rsidRPr="00334467">
              <w:rPr>
                <w:rFonts w:ascii="PT Astra Serif" w:hAnsi="PT Astra Serif"/>
              </w:rPr>
              <w:lastRenderedPageBreak/>
              <w:t xml:space="preserve">населения министерства труда и социальной защиты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lastRenderedPageBreak/>
              <w:t xml:space="preserve">г. Тула,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ул. Пушкинская, д. 29,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тел: 8 (8472) 24-52-54</w:t>
            </w:r>
          </w:p>
        </w:tc>
      </w:tr>
      <w:tr w:rsidR="006A4D2C" w:rsidRPr="002F4405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lastRenderedPageBreak/>
              <w:t>12.30-14.30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Льготное лекарственное обеспечение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Хохлова Ирина Анатольевна, начальник отдела фармацевтической деятельности и организации лекарственной помощи департамента здравоохранения министерства здравоохранения 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pStyle w:val="Default"/>
              <w:spacing w:line="240" w:lineRule="exact"/>
              <w:contextualSpacing/>
              <w:jc w:val="center"/>
              <w:rPr>
                <w:color w:val="auto"/>
              </w:rPr>
            </w:pPr>
            <w:r w:rsidRPr="00334467">
              <w:rPr>
                <w:color w:val="auto"/>
              </w:rPr>
              <w:t xml:space="preserve">г. Тула, </w:t>
            </w:r>
            <w:r w:rsidRPr="00334467">
              <w:rPr>
                <w:color w:val="auto"/>
              </w:rPr>
              <w:br/>
              <w:t>ул. Оборонная, д. 114 г,</w:t>
            </w:r>
          </w:p>
          <w:p w:rsidR="006A4D2C" w:rsidRPr="00334467" w:rsidRDefault="006A4D2C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тел: 8 (4872) 37-08-50</w:t>
            </w:r>
          </w:p>
        </w:tc>
      </w:tr>
      <w:tr w:rsidR="006A4D2C" w:rsidRPr="002F4405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334467">
              <w:rPr>
                <w:rFonts w:ascii="PT Astra Serif" w:hAnsi="PT Astra Serif"/>
                <w:b/>
                <w:color w:val="000000"/>
              </w:rPr>
              <w:t>6 апреля</w:t>
            </w:r>
          </w:p>
          <w:p w:rsidR="006A4D2C" w:rsidRPr="00334467" w:rsidRDefault="006A4D2C" w:rsidP="006A4D2C">
            <w:pPr>
              <w:pStyle w:val="Default"/>
              <w:spacing w:line="240" w:lineRule="exact"/>
              <w:contextualSpacing/>
              <w:jc w:val="center"/>
              <w:rPr>
                <w:color w:val="auto"/>
              </w:rPr>
            </w:pPr>
            <w:r w:rsidRPr="00334467">
              <w:rPr>
                <w:b/>
              </w:rPr>
              <w:t>Консультации</w:t>
            </w:r>
          </w:p>
        </w:tc>
      </w:tr>
      <w:tr w:rsidR="006A4D2C" w:rsidRPr="006A4D2C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334467">
              <w:rPr>
                <w:rFonts w:ascii="PT Astra Serif" w:eastAsia="Calibri" w:hAnsi="PT Astra Serif"/>
                <w:color w:val="000000"/>
              </w:rPr>
              <w:t>09.00-11.00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334467">
              <w:rPr>
                <w:rFonts w:ascii="PT Astra Serif" w:eastAsia="Calibri" w:hAnsi="PT Astra Serif"/>
                <w:color w:val="000000"/>
              </w:rPr>
              <w:t>Программы развития спорта в Тульской области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334467">
              <w:rPr>
                <w:rFonts w:ascii="PT Astra Serif" w:eastAsia="Calibri" w:hAnsi="PT Astra Serif"/>
                <w:color w:val="000000"/>
              </w:rPr>
              <w:t xml:space="preserve">Россихин </w:t>
            </w:r>
          </w:p>
          <w:p w:rsidR="00C752BC" w:rsidRPr="00334467" w:rsidRDefault="006A4D2C" w:rsidP="006A4D2C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334467">
              <w:rPr>
                <w:rFonts w:ascii="PT Astra Serif" w:eastAsia="Calibri" w:hAnsi="PT Astra Serif"/>
                <w:color w:val="000000"/>
              </w:rPr>
              <w:t xml:space="preserve">Александр Михайлович, заместитель министра - директор департамента физической культуры и спорта министерства спорта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334467">
              <w:rPr>
                <w:rFonts w:ascii="PT Astra Serif" w:eastAsia="Calibri" w:hAnsi="PT Astra Serif"/>
                <w:color w:val="000000"/>
              </w:rPr>
              <w:t>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тел: 8 (4872) </w:t>
            </w:r>
            <w:r w:rsidRPr="00334467">
              <w:rPr>
                <w:rFonts w:ascii="PT Astra Serif" w:eastAsia="Calibri" w:hAnsi="PT Astra Serif"/>
                <w:color w:val="000000"/>
              </w:rPr>
              <w:t>24-53-05</w:t>
            </w:r>
          </w:p>
        </w:tc>
      </w:tr>
      <w:tr w:rsidR="006A4D2C" w:rsidRPr="002F4405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334467">
              <w:rPr>
                <w:rFonts w:ascii="PT Astra Serif" w:hAnsi="PT Astra Serif"/>
              </w:rPr>
              <w:t>10.00-13.00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334467">
              <w:rPr>
                <w:rFonts w:ascii="PT Astra Serif" w:hAnsi="PT Astra Serif"/>
              </w:rPr>
              <w:t>Присвоение званий «Ветеран труда», «Ветеран труда Тульской области»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52B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 xml:space="preserve">Залученов Иван Викторович, начальник отдела работы с ветеранами, инвалидами департамента по работе с пожилыми гражданами, ветеранами, инвалидами министерства труда и социальной защиты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334467">
              <w:rPr>
                <w:rFonts w:ascii="PT Astra Serif" w:hAnsi="PT Astra Serif"/>
              </w:rPr>
              <w:t>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ул. Пушкинская, д. 29,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тел: 8 (8472) 24-52-54</w:t>
            </w:r>
          </w:p>
        </w:tc>
      </w:tr>
      <w:tr w:rsidR="006A4D2C" w:rsidRPr="006A4D2C" w:rsidTr="00334467">
        <w:trPr>
          <w:trHeight w:val="486"/>
        </w:trPr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334467">
              <w:rPr>
                <w:rFonts w:ascii="PT Astra Serif" w:hAnsi="PT Astra Serif"/>
                <w:b/>
                <w:color w:val="000000"/>
              </w:rPr>
              <w:t>7 апреля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b/>
                <w:bCs/>
                <w:color w:val="000000"/>
              </w:rPr>
              <w:t>Личный прием</w:t>
            </w:r>
          </w:p>
        </w:tc>
      </w:tr>
      <w:tr w:rsidR="006A4D2C" w:rsidRPr="002F4405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C666EA" w:rsidP="006A4D2C">
            <w:pPr>
              <w:autoSpaceDE w:val="0"/>
              <w:autoSpaceDN w:val="0"/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 w:cs="Segoe UI"/>
                <w:color w:val="000000"/>
              </w:rPr>
              <w:t>Региональная безопасность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Косов Сергей Викторович, председатель комитета Тульской области по региональной безопасности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6A4D2C" w:rsidRPr="00334467" w:rsidRDefault="006A4D2C" w:rsidP="006A4D2C">
            <w:pPr>
              <w:pStyle w:val="Default"/>
              <w:spacing w:line="240" w:lineRule="exact"/>
              <w:jc w:val="center"/>
            </w:pPr>
            <w:r w:rsidRPr="00334467">
              <w:t>тел: 8 (4872) 30-62-75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A4D2C" w:rsidRPr="002F4405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b/>
              </w:rPr>
              <w:t>Консультации</w:t>
            </w:r>
          </w:p>
        </w:tc>
      </w:tr>
      <w:tr w:rsidR="006A4D2C" w:rsidRPr="002F4405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09.00-12.00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Использование земель сельскохозяйственного назначения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Гейер Юрий Викторович, консультант отдела</w:t>
            </w:r>
          </w:p>
          <w:p w:rsidR="00870F32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 xml:space="preserve">растениеводства, животноводства и перерабатывающей промышленности департамента государственной политики в сфере АПК и сельского развития министерства сельского хозяйства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</w:rPr>
              <w:t>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г. Тула,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ул. Оборонная, д. 114 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тел: 8 (4872) 36-71-50;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</w:rPr>
              <w:t>24-51-78</w:t>
            </w:r>
          </w:p>
        </w:tc>
      </w:tr>
      <w:tr w:rsidR="006A4D2C" w:rsidRPr="006A4D2C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09.00-11.00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Порядок начисления оплаты за ЖКУ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Кошелева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Татьяна Владимировна,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старший государственный инспектор контрольно-финансового отдела государственной жилищной инспекции 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тел: 8 (4872) 24-51-60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A4D2C" w:rsidRPr="006A4D2C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11.00–13.00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 Работа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 автоматических пунктов весогабаритного контроля на территории Тульской области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870F32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Чепелев Виталий Валерьевич, заместитель директора департамента – начальник отдела дорожного хозяйства департамента дорожного хозяйства министерства транспорта и дорожного хозяйства 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тел: 8 (4872) 24-51-10</w:t>
            </w:r>
          </w:p>
        </w:tc>
      </w:tr>
      <w:tr w:rsidR="006A4D2C" w:rsidRPr="002F4405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334467">
              <w:rPr>
                <w:rFonts w:ascii="PT Astra Serif" w:hAnsi="PT Astra Serif"/>
                <w:b/>
                <w:color w:val="000000"/>
              </w:rPr>
              <w:lastRenderedPageBreak/>
              <w:t>Прямой эфир</w:t>
            </w:r>
          </w:p>
        </w:tc>
      </w:tr>
      <w:tr w:rsidR="006A4D2C" w:rsidRPr="006A4D2C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12.00-12.30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pStyle w:val="Default"/>
              <w:spacing w:line="240" w:lineRule="exact"/>
              <w:contextualSpacing/>
              <w:jc w:val="center"/>
            </w:pPr>
            <w:r w:rsidRPr="00334467">
              <w:t>Диспансеризация и профилактика рака кожи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Руднева Наталья Сергеевна, главный врач ГУЗ «Тульский областной кожно-венерологический диспансер»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pStyle w:val="Default"/>
              <w:spacing w:line="240" w:lineRule="exact"/>
              <w:contextualSpacing/>
              <w:jc w:val="center"/>
            </w:pPr>
            <w:r w:rsidRPr="00334467">
              <w:t>https://vk.com/minzdrav71</w:t>
            </w:r>
          </w:p>
        </w:tc>
      </w:tr>
      <w:tr w:rsidR="006A4D2C" w:rsidRPr="006A4D2C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334467">
              <w:rPr>
                <w:rFonts w:ascii="PT Astra Serif" w:hAnsi="PT Astra Serif"/>
                <w:b/>
                <w:color w:val="000000"/>
              </w:rPr>
              <w:t>8 апреля</w:t>
            </w:r>
          </w:p>
          <w:p w:rsidR="006A4D2C" w:rsidRPr="00334467" w:rsidRDefault="006A4D2C" w:rsidP="006A4D2C">
            <w:pPr>
              <w:pStyle w:val="Default"/>
              <w:spacing w:line="240" w:lineRule="exact"/>
              <w:contextualSpacing/>
              <w:jc w:val="center"/>
            </w:pPr>
            <w:r w:rsidRPr="00334467">
              <w:rPr>
                <w:b/>
              </w:rPr>
              <w:t>Личный прием</w:t>
            </w:r>
          </w:p>
        </w:tc>
      </w:tr>
      <w:tr w:rsidR="006A4D2C" w:rsidRPr="002F4405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14.00–18.00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Труд и социальная защита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Филиппов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Андрей Владимирович, министр труда и социальной защиты 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ул. Ленина, д.2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6A4D2C" w:rsidRPr="002F4405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  <w:b/>
              </w:rPr>
              <w:t>Консультации</w:t>
            </w:r>
            <w:r w:rsidRPr="00334467">
              <w:rPr>
                <w:rFonts w:ascii="PT Astra Serif" w:hAnsi="PT Astra Serif"/>
              </w:rPr>
              <w:t xml:space="preserve"> </w:t>
            </w:r>
          </w:p>
        </w:tc>
      </w:tr>
      <w:tr w:rsidR="006A4D2C" w:rsidRPr="006A4D2C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Охрана объектов культурного наследия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Пономаренко</w:t>
            </w:r>
          </w:p>
          <w:p w:rsidR="00870F32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Лариса Владимировна, </w:t>
            </w:r>
          </w:p>
          <w:p w:rsidR="006A4D2C" w:rsidRPr="00334467" w:rsidRDefault="006A4D2C" w:rsidP="00870F32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ведущий специалист – эксперт отдела государственного надзора</w:t>
            </w:r>
            <w:r w:rsidR="00870F32" w:rsidRPr="00334467">
              <w:rPr>
                <w:rFonts w:ascii="PT Astra Serif" w:hAnsi="PT Astra Serif"/>
                <w:color w:val="000000"/>
              </w:rPr>
              <w:t xml:space="preserve"> </w:t>
            </w:r>
            <w:r w:rsidRPr="00334467">
              <w:rPr>
                <w:rFonts w:ascii="PT Astra Serif" w:hAnsi="PT Astra Serif"/>
                <w:color w:val="000000"/>
              </w:rPr>
              <w:t>инспекции Тульской области по государственной охране объектов культурного наследия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г. Тула,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пр. Ленина д. 2,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тел: 8 (4872) 24-53-82</w:t>
            </w:r>
          </w:p>
        </w:tc>
      </w:tr>
      <w:tr w:rsidR="006A4D2C" w:rsidRPr="006A4D2C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334467">
              <w:rPr>
                <w:rFonts w:ascii="PT Astra Serif" w:eastAsia="Calibri" w:hAnsi="PT Astra Serif"/>
                <w:color w:val="000000"/>
              </w:rPr>
              <w:t>12.00-14.00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334467">
              <w:rPr>
                <w:rFonts w:ascii="PT Astra Serif" w:eastAsia="Calibri" w:hAnsi="PT Astra Serif"/>
                <w:color w:val="000000"/>
              </w:rPr>
              <w:t>Переселение из аварийного жилья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870F32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334467">
              <w:rPr>
                <w:rFonts w:ascii="PT Astra Serif" w:eastAsia="Calibri" w:hAnsi="PT Astra Serif"/>
                <w:color w:val="000000"/>
              </w:rPr>
              <w:t>Суховеева Олеся Валериевна,</w:t>
            </w:r>
          </w:p>
          <w:p w:rsidR="006A4D2C" w:rsidRDefault="006A4D2C" w:rsidP="006A4D2C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334467">
              <w:rPr>
                <w:rFonts w:ascii="PT Astra Serif" w:eastAsia="Calibri" w:hAnsi="PT Astra Serif"/>
                <w:color w:val="000000"/>
              </w:rPr>
              <w:t>консультант отдела жилищного строительства департамента жилищной политики министерства строительства Тульской области</w:t>
            </w:r>
          </w:p>
          <w:p w:rsidR="00334467" w:rsidRPr="00334467" w:rsidRDefault="00334467" w:rsidP="006A4D2C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тел: 8 (4872) </w:t>
            </w:r>
            <w:r w:rsidRPr="00334467">
              <w:rPr>
                <w:rFonts w:ascii="PT Astra Serif" w:eastAsia="Calibri" w:hAnsi="PT Astra Serif"/>
                <w:color w:val="000000"/>
              </w:rPr>
              <w:t>24-53-78</w:t>
            </w:r>
          </w:p>
        </w:tc>
      </w:tr>
      <w:tr w:rsidR="006A4D2C" w:rsidRPr="002F4405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14.00-17.00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Предоставление земельных участков льготной категории граждан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Default="006A4D2C" w:rsidP="00870F32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Астахова Ольга Владимировна, директор департамента имущественных и земельных отношений министерства имущественных и земельных отношений Тульской области</w:t>
            </w:r>
          </w:p>
          <w:p w:rsidR="00334467" w:rsidRPr="00334467" w:rsidRDefault="00334467" w:rsidP="00870F32">
            <w:pPr>
              <w:spacing w:line="24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 xml:space="preserve">ул. Жаворонкова, д. 2, </w:t>
            </w:r>
            <w:r w:rsidRPr="00334467">
              <w:rPr>
                <w:rFonts w:ascii="PT Astra Serif" w:hAnsi="PT Astra Serif"/>
              </w:rPr>
              <w:br/>
              <w:t>тел: 8 (4872) 24-53-90</w:t>
            </w:r>
          </w:p>
        </w:tc>
      </w:tr>
      <w:tr w:rsidR="006A4D2C" w:rsidRPr="006A4D2C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</w:rPr>
              <w:t>Порядок заготовки дров и сбора валежника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C752B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Лифанов Юрий Тимофеевич начальник отдела организации лесопользования и ведения государственного лесного реестра</w:t>
            </w:r>
            <w:r w:rsidR="00C752BC" w:rsidRPr="00334467">
              <w:rPr>
                <w:rFonts w:ascii="PT Astra Serif" w:hAnsi="PT Astra Serif"/>
                <w:color w:val="000000"/>
              </w:rPr>
              <w:t xml:space="preserve"> департамента лесного хозяйства </w:t>
            </w:r>
            <w:r w:rsidRPr="00334467">
              <w:rPr>
                <w:rFonts w:ascii="PT Astra Serif" w:hAnsi="PT Astra Serif"/>
                <w:color w:val="000000"/>
              </w:rPr>
              <w:t>министерства природных ресурсов и экологии Тульской области</w:t>
            </w:r>
          </w:p>
          <w:p w:rsidR="00C752BC" w:rsidRPr="00334467" w:rsidRDefault="00C752BC" w:rsidP="00C752B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г. Тула,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ул. Оборонная, д. 114 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тел: 8 (4872) 24-51-80</w:t>
            </w:r>
          </w:p>
        </w:tc>
      </w:tr>
      <w:tr w:rsidR="006A4D2C" w:rsidRPr="006A4D2C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334467">
              <w:rPr>
                <w:rFonts w:ascii="PT Astra Serif" w:hAnsi="PT Astra Serif"/>
                <w:b/>
                <w:color w:val="000000"/>
              </w:rPr>
              <w:t>9 апреля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334467">
              <w:rPr>
                <w:rFonts w:ascii="PT Astra Serif" w:hAnsi="PT Astra Serif"/>
                <w:b/>
                <w:color w:val="000000"/>
              </w:rPr>
              <w:t>Личный прием</w:t>
            </w:r>
          </w:p>
        </w:tc>
      </w:tr>
      <w:tr w:rsidR="006A4D2C" w:rsidRPr="006A4D2C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Жилищно-коммунальное хозяйство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Дючков Олег Иванович,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министр жилищно-коммунального хозяйства 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  <w:r w:rsidRPr="00334467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6A4D2C" w:rsidRPr="006A4D2C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b/>
              </w:rPr>
              <w:t>Консультации</w:t>
            </w:r>
          </w:p>
        </w:tc>
      </w:tr>
      <w:tr w:rsidR="006A4D2C" w:rsidRPr="006A4D2C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Градостроительная деятельность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Сергеева Яна Вадимовна, заместитель начальника инспекции – начальник отдела архитектуры и градостроительства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инспекции Тульской области по государственному архитектурно-строительному надзору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г. Тула,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ул. Оборонная, д.114 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тел: 8 (4872) 36-12-52</w:t>
            </w:r>
          </w:p>
        </w:tc>
      </w:tr>
      <w:tr w:rsidR="006A4D2C" w:rsidRPr="002F4405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12.30-14.30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Оказание медицинской помощи взрослому и детскому населению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95A" w:rsidRDefault="001E695A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Тарасов Андрей Петрович</w:t>
            </w:r>
            <w:r w:rsidR="006A4D2C" w:rsidRPr="00334467">
              <w:rPr>
                <w:rFonts w:ascii="PT Astra Serif" w:hAnsi="PT Astra Serif"/>
              </w:rPr>
              <w:t xml:space="preserve">, </w:t>
            </w:r>
          </w:p>
          <w:p w:rsidR="001E695A" w:rsidRDefault="001E695A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начальник отдела стационарной, </w:t>
            </w:r>
            <w:r>
              <w:rPr>
                <w:rFonts w:ascii="PT Astra Serif" w:hAnsi="PT Astra Serif"/>
              </w:rPr>
              <w:lastRenderedPageBreak/>
              <w:t xml:space="preserve">специализированной и высокотехнологичной помощи </w:t>
            </w:r>
          </w:p>
          <w:p w:rsidR="00870F32" w:rsidRPr="00334467" w:rsidRDefault="006A4D2C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 xml:space="preserve">департамента здравоохранения министерства здравоохранения </w:t>
            </w:r>
          </w:p>
          <w:p w:rsidR="006A4D2C" w:rsidRPr="00334467" w:rsidRDefault="006A4D2C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pStyle w:val="Default"/>
              <w:spacing w:line="240" w:lineRule="exact"/>
              <w:contextualSpacing/>
              <w:jc w:val="center"/>
              <w:rPr>
                <w:color w:val="auto"/>
              </w:rPr>
            </w:pPr>
            <w:r w:rsidRPr="00334467">
              <w:rPr>
                <w:color w:val="auto"/>
              </w:rPr>
              <w:lastRenderedPageBreak/>
              <w:t xml:space="preserve">г. Тула, </w:t>
            </w:r>
            <w:r w:rsidRPr="00334467">
              <w:rPr>
                <w:color w:val="auto"/>
              </w:rPr>
              <w:br/>
              <w:t>ул. Оборонная, д. 114 г,</w:t>
            </w:r>
          </w:p>
          <w:p w:rsidR="006A4D2C" w:rsidRPr="00334467" w:rsidRDefault="006A4D2C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тел: 8 (4872) 37-08-50</w:t>
            </w:r>
          </w:p>
        </w:tc>
      </w:tr>
      <w:tr w:rsidR="006A4D2C" w:rsidRPr="006A4D2C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Взаимодействие жителей Тульской области со СМИ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Красильников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Евгений Александрович,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председатель комитета Тульской области по печати и массовым коммуникациям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пр. Ленина д. 2,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тел: 8 (4872) 24-52-95</w:t>
            </w:r>
          </w:p>
        </w:tc>
      </w:tr>
      <w:tr w:rsidR="006A4D2C" w:rsidRPr="006A4D2C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pStyle w:val="Default"/>
              <w:spacing w:line="240" w:lineRule="exact"/>
              <w:contextualSpacing/>
              <w:jc w:val="center"/>
              <w:rPr>
                <w:b/>
                <w:color w:val="auto"/>
              </w:rPr>
            </w:pPr>
            <w:r w:rsidRPr="00334467">
              <w:rPr>
                <w:b/>
                <w:color w:val="auto"/>
              </w:rPr>
              <w:t>12 апреля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b/>
                <w:color w:val="000000"/>
              </w:rPr>
              <w:t>Личный прием</w:t>
            </w:r>
          </w:p>
        </w:tc>
      </w:tr>
      <w:tr w:rsidR="006A4D2C" w:rsidRPr="006A4D2C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334467">
              <w:rPr>
                <w:rFonts w:ascii="PT Astra Serif" w:eastAsia="Calibri" w:hAnsi="PT Astra Serif"/>
                <w:color w:val="000000"/>
              </w:rPr>
              <w:t>10.00-14.00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Архитектурно-строительный надзор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870F32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Мусиенко</w:t>
            </w:r>
            <w:r w:rsidR="00870F32" w:rsidRPr="00334467">
              <w:rPr>
                <w:rFonts w:ascii="PT Astra Serif" w:hAnsi="PT Astra Serif"/>
                <w:color w:val="000000"/>
              </w:rPr>
              <w:t xml:space="preserve"> </w:t>
            </w:r>
            <w:r w:rsidRPr="00334467">
              <w:rPr>
                <w:rFonts w:ascii="PT Astra Serif" w:hAnsi="PT Astra Serif"/>
                <w:color w:val="000000"/>
              </w:rPr>
              <w:t xml:space="preserve">Павел Викторович, начальник инспекции Тульской области по государственному архитектурно-строительному надзору - </w:t>
            </w:r>
            <w:r w:rsidRPr="00334467">
              <w:rPr>
                <w:rFonts w:ascii="PT Astra Serif" w:hAnsi="PT Astra Serif"/>
                <w:color w:val="000000"/>
                <w:shd w:val="clear" w:color="auto" w:fill="FFFFFF"/>
              </w:rPr>
              <w:t>главный архитектор 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  <w:r w:rsidRPr="00334467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6A4D2C" w:rsidRPr="002F4405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pStyle w:val="Default"/>
              <w:spacing w:line="240" w:lineRule="exact"/>
              <w:contextualSpacing/>
              <w:jc w:val="center"/>
              <w:rPr>
                <w:b/>
                <w:color w:val="auto"/>
              </w:rPr>
            </w:pPr>
            <w:r w:rsidRPr="00334467">
              <w:rPr>
                <w:b/>
                <w:color w:val="auto"/>
              </w:rPr>
              <w:t>Консультации</w:t>
            </w:r>
          </w:p>
        </w:tc>
      </w:tr>
      <w:tr w:rsidR="006A4D2C" w:rsidRPr="006A4D2C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10.00-12.00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Конфликтные ситуации в школах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870F32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Болтнева Ирина Анатольевна, </w:t>
            </w:r>
          </w:p>
          <w:p w:rsidR="006A4D2C" w:rsidRPr="00334467" w:rsidRDefault="006A4D2C" w:rsidP="006A4D2C">
            <w:pPr>
              <w:pStyle w:val="2"/>
              <w:shd w:val="clear" w:color="auto" w:fill="FFFFFF"/>
              <w:spacing w:line="240" w:lineRule="exact"/>
              <w:rPr>
                <w:rFonts w:ascii="PT Astra Serif" w:hAnsi="PT Astra Serif"/>
                <w:color w:val="000000"/>
                <w:sz w:val="24"/>
              </w:rPr>
            </w:pPr>
            <w:r w:rsidRPr="00334467">
              <w:rPr>
                <w:rFonts w:ascii="PT Astra Serif" w:hAnsi="PT Astra Serif"/>
                <w:color w:val="000000"/>
                <w:sz w:val="24"/>
              </w:rPr>
              <w:t xml:space="preserve">главный государственный инспектор отдела государственного контроля (надзора) в области образования, лицензирования образовательной деятельности, государственной аккредитации и подтверждения документов </w:t>
            </w:r>
            <w:r w:rsidRPr="00334467">
              <w:rPr>
                <w:rFonts w:ascii="PT Astra Serif" w:hAnsi="PT Astra Serif"/>
                <w:bCs/>
                <w:color w:val="000000"/>
                <w:sz w:val="24"/>
              </w:rPr>
              <w:t>департамента по контролю и надзору в сфере образования министерства образования 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ул. Оружейная, д. 5,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тел: 8 (4872) 56-38-20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A4D2C" w:rsidRPr="006A4D2C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14.00–16.00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Оплата проезда в Тульской области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870F32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Анисочкина Наталья Юрьевна,</w:t>
            </w:r>
          </w:p>
          <w:p w:rsidR="00870F32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главный специалист-эксперт отдела транспорта департамента транспорта министерства транспорта и дорожного хозяйства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тел: 8 (4872) 24-51-10</w:t>
            </w:r>
          </w:p>
        </w:tc>
      </w:tr>
      <w:tr w:rsidR="006A4D2C" w:rsidRPr="002F4405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334467">
              <w:rPr>
                <w:rFonts w:ascii="PT Astra Serif" w:hAnsi="PT Astra Serif"/>
                <w:b/>
                <w:color w:val="000000"/>
              </w:rPr>
              <w:t>13 апреля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b/>
              </w:rPr>
              <w:t>Консультации</w:t>
            </w:r>
          </w:p>
        </w:tc>
      </w:tr>
      <w:tr w:rsidR="006A4D2C" w:rsidRPr="006A4D2C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334467">
              <w:rPr>
                <w:rFonts w:ascii="PT Astra Serif" w:eastAsia="Calibri" w:hAnsi="PT Astra Serif"/>
                <w:color w:val="000000"/>
              </w:rPr>
              <w:t>14.00-16.00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Технический осмотр машин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C752B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Коликов</w:t>
            </w:r>
            <w:r w:rsidR="00870F32" w:rsidRPr="00334467">
              <w:rPr>
                <w:rFonts w:ascii="PT Astra Serif" w:hAnsi="PT Astra Serif"/>
                <w:color w:val="000000"/>
              </w:rPr>
              <w:t xml:space="preserve"> </w:t>
            </w:r>
            <w:r w:rsidRPr="00334467">
              <w:rPr>
                <w:rFonts w:ascii="PT Astra Serif" w:hAnsi="PT Astra Serif"/>
                <w:color w:val="000000"/>
              </w:rPr>
              <w:t>Кирилл Михайлович, заместитель начальника инспекции</w:t>
            </w:r>
            <w:r w:rsidR="00C752BC" w:rsidRPr="00334467">
              <w:rPr>
                <w:rFonts w:ascii="PT Astra Serif" w:hAnsi="PT Astra Serif"/>
                <w:color w:val="000000"/>
              </w:rPr>
              <w:t xml:space="preserve"> </w:t>
            </w:r>
            <w:r w:rsidRPr="00334467">
              <w:rPr>
                <w:rFonts w:ascii="PT Astra Serif" w:hAnsi="PT Astra Serif"/>
                <w:color w:val="000000"/>
              </w:rPr>
              <w:t>Тульской области по государственному надзору за техническим состоянием самоходных машин и других видов техники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г. Тула,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ул. Оборонная, д. 114-А,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тел: 8 (4872) 24-53-11</w:t>
            </w:r>
          </w:p>
        </w:tc>
      </w:tr>
      <w:tr w:rsidR="006A4D2C" w:rsidRPr="002F4405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14.00-17.00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FC4" w:rsidRPr="00334467" w:rsidRDefault="006A4D2C" w:rsidP="00BA4FC4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 xml:space="preserve">Предоставление земельных участков </w:t>
            </w:r>
          </w:p>
          <w:p w:rsidR="006A4D2C" w:rsidRPr="00334467" w:rsidRDefault="006A4D2C" w:rsidP="00BA4FC4">
            <w:pPr>
              <w:spacing w:line="240" w:lineRule="exact"/>
              <w:jc w:val="center"/>
              <w:rPr>
                <w:rFonts w:ascii="PT Astra Serif" w:hAnsi="PT Astra Serif"/>
                <w:b/>
              </w:rPr>
            </w:pPr>
            <w:r w:rsidRPr="00334467">
              <w:rPr>
                <w:rFonts w:ascii="PT Astra Serif" w:hAnsi="PT Astra Serif"/>
              </w:rPr>
              <w:t xml:space="preserve">на территории </w:t>
            </w:r>
            <w:r w:rsidRPr="00334467">
              <w:rPr>
                <w:rFonts w:ascii="PT Astra Serif" w:hAnsi="PT Astra Serif"/>
              </w:rPr>
              <w:br/>
            </w:r>
            <w:r w:rsidR="00BA4FC4" w:rsidRPr="00334467">
              <w:rPr>
                <w:rFonts w:ascii="PT Astra Serif" w:hAnsi="PT Astra Serif"/>
              </w:rPr>
              <w:t xml:space="preserve">г. </w:t>
            </w:r>
            <w:r w:rsidRPr="00334467">
              <w:rPr>
                <w:rFonts w:ascii="PT Astra Serif" w:hAnsi="PT Astra Serif"/>
              </w:rPr>
              <w:t>Тул</w:t>
            </w:r>
            <w:r w:rsidR="00BA4FC4" w:rsidRPr="00334467">
              <w:rPr>
                <w:rFonts w:ascii="PT Astra Serif" w:hAnsi="PT Astra Serif"/>
              </w:rPr>
              <w:t>ы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 xml:space="preserve">Камаев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Дмитрий Константинович, заместитель директора департамента – начальник отдела по распоряжению земельными участками на территории населённого пункта г. Тула департамента имущественных и земельных отношений министерства имущественных и земельных отношений 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 xml:space="preserve">ул. Жаворонкова, д. 2,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тел: 8 (4872) 24-53-90</w:t>
            </w:r>
          </w:p>
        </w:tc>
      </w:tr>
      <w:tr w:rsidR="006A4D2C" w:rsidRPr="002F4405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pStyle w:val="Default"/>
              <w:spacing w:line="240" w:lineRule="exact"/>
              <w:contextualSpacing/>
              <w:jc w:val="center"/>
              <w:rPr>
                <w:b/>
                <w:color w:val="auto"/>
              </w:rPr>
            </w:pPr>
            <w:r w:rsidRPr="00334467">
              <w:rPr>
                <w:b/>
                <w:color w:val="auto"/>
              </w:rPr>
              <w:t>14 апреля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b/>
              </w:rPr>
              <w:t>Личный прием</w:t>
            </w:r>
          </w:p>
        </w:tc>
      </w:tr>
      <w:tr w:rsidR="006A4D2C" w:rsidRPr="002F4405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lastRenderedPageBreak/>
              <w:t>10.00-14.00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Имущественные и земельные отношения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Пантелеев Михаил Юрьевич, </w:t>
            </w:r>
            <w:r w:rsidRPr="00334467">
              <w:rPr>
                <w:rFonts w:ascii="PT Astra Serif" w:hAnsi="PT Astra Serif"/>
                <w:color w:val="000000"/>
              </w:rPr>
              <w:br/>
              <w:t>министр имущественных и земельных отношений 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6A4D2C" w:rsidRPr="002F4405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b/>
              </w:rPr>
              <w:t>Консультации</w:t>
            </w:r>
          </w:p>
        </w:tc>
      </w:tr>
      <w:tr w:rsidR="006A4D2C" w:rsidRPr="002F4405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09.00-12.00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  <w:color w:val="000000"/>
              </w:rPr>
              <w:t>Меры поддержки, развитие и проблемы пчеловодства в Тульской области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870F32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Григорьева Ирина Васильевна,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начальник отдела</w:t>
            </w:r>
          </w:p>
          <w:p w:rsidR="00870F32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 xml:space="preserve">растениеводства, животноводства и перерабатывающей промышленности департамента государственной политики в сфере АПК и сельского развития министерства сельского хозяйства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</w:rPr>
              <w:t>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г. Тула,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ул. Оборонная, д. 114 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тел: 8 (4872) 36-71-50;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24-51-78</w:t>
            </w:r>
          </w:p>
        </w:tc>
      </w:tr>
      <w:tr w:rsidR="006A4D2C" w:rsidRPr="002F4405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15.00–17.00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Подключение услуг связи на территории Тульской области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870F32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Захаров Алексей Викторович,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 директор департамента по информационной безопасности и информатизации министерства</w:t>
            </w:r>
            <w:r w:rsidRPr="00334467">
              <w:rPr>
                <w:rFonts w:ascii="PT Astra Serif" w:hAnsi="PT Astra Serif"/>
              </w:rPr>
              <w:t xml:space="preserve"> </w:t>
            </w:r>
            <w:r w:rsidRPr="00334467">
              <w:rPr>
                <w:rFonts w:ascii="PT Astra Serif" w:hAnsi="PT Astra Serif"/>
                <w:color w:val="000000"/>
              </w:rPr>
              <w:t>по информатизации, связи и вопросам открытого управления 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 г. Тула,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тел: 8 (4872) 24-51-04, доб. 65-13</w:t>
            </w:r>
          </w:p>
        </w:tc>
      </w:tr>
      <w:tr w:rsidR="006A4D2C" w:rsidRPr="002F4405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b/>
              </w:rPr>
            </w:pPr>
            <w:r w:rsidRPr="00334467">
              <w:rPr>
                <w:rFonts w:ascii="PT Astra Serif" w:hAnsi="PT Astra Serif"/>
                <w:b/>
              </w:rPr>
              <w:t>Прямой эфир</w:t>
            </w:r>
          </w:p>
        </w:tc>
      </w:tr>
      <w:tr w:rsidR="006A4D2C" w:rsidRPr="006A4D2C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12.00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Об образовании в Тульской области 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F32" w:rsidRPr="00334467" w:rsidRDefault="006A4D2C" w:rsidP="00870F32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Шевелева </w:t>
            </w:r>
          </w:p>
          <w:p w:rsidR="00870F32" w:rsidRPr="00334467" w:rsidRDefault="006A4D2C" w:rsidP="00870F32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Алевтина Александровна, министр образования </w:t>
            </w:r>
          </w:p>
          <w:p w:rsidR="00C752BC" w:rsidRPr="00334467" w:rsidRDefault="006A4D2C" w:rsidP="0033446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Тульской области 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https://vk.com/tularegion71</w:t>
            </w:r>
          </w:p>
        </w:tc>
      </w:tr>
      <w:tr w:rsidR="006A4D2C" w:rsidRPr="006A4D2C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12.00-12.30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pStyle w:val="Default"/>
              <w:spacing w:line="240" w:lineRule="exact"/>
              <w:contextualSpacing/>
              <w:jc w:val="center"/>
            </w:pPr>
            <w:r w:rsidRPr="00334467">
              <w:t xml:space="preserve">Профилактика </w:t>
            </w:r>
            <w:r w:rsidRPr="00334467">
              <w:br/>
              <w:t>ЛОР-заболеваний в весенний период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52BC" w:rsidRDefault="006A4D2C" w:rsidP="00334467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Быковцова Елена Юрьевна, заведующая оториноларингологическим отделением ГУЗ «Тульская областная клиническая больница»</w:t>
            </w:r>
          </w:p>
          <w:p w:rsidR="006E701C" w:rsidRPr="00334467" w:rsidRDefault="006E701C" w:rsidP="00334467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pStyle w:val="Default"/>
              <w:spacing w:line="240" w:lineRule="exact"/>
              <w:contextualSpacing/>
              <w:jc w:val="center"/>
            </w:pPr>
            <w:r w:rsidRPr="00334467">
              <w:t>https://vk.com/minzdrav71</w:t>
            </w:r>
          </w:p>
        </w:tc>
      </w:tr>
      <w:tr w:rsidR="006A4D2C" w:rsidRPr="002F4405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pStyle w:val="Default"/>
              <w:spacing w:line="240" w:lineRule="exact"/>
              <w:contextualSpacing/>
              <w:jc w:val="center"/>
              <w:rPr>
                <w:b/>
                <w:color w:val="auto"/>
              </w:rPr>
            </w:pPr>
            <w:r w:rsidRPr="00334467">
              <w:rPr>
                <w:b/>
                <w:color w:val="auto"/>
              </w:rPr>
              <w:t>15 апреля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b/>
              </w:rPr>
              <w:t>Личный прием</w:t>
            </w:r>
          </w:p>
        </w:tc>
      </w:tr>
      <w:tr w:rsidR="006A4D2C" w:rsidRPr="002F4405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52BC" w:rsidRPr="00334467" w:rsidRDefault="006A4D2C" w:rsidP="0033446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Содержание общедомового имущества, порядок начисления оплаты за ЖКУ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Ивченко Леонид Игоревич,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начальник государственной жилищной инспекции 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пр. Ленина, д. 2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6A4D2C" w:rsidRPr="002F4405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334467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6A4D2C" w:rsidRPr="002F4405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Профилактика африканской чумы свиней на территории Тульской области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F32" w:rsidRPr="00334467" w:rsidRDefault="006A4D2C" w:rsidP="00870F32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Грачева </w:t>
            </w:r>
          </w:p>
          <w:p w:rsidR="006A4D2C" w:rsidRPr="00334467" w:rsidRDefault="006A4D2C" w:rsidP="00870F32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Марина Александровна,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начальник отдела организации проведения противоэпизоотических мероприятий комитета ветеринарии 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ул. Оборонная, д. 114 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тел. 8 (4872) 31-11-13</w:t>
            </w:r>
          </w:p>
        </w:tc>
      </w:tr>
      <w:tr w:rsidR="006A4D2C" w:rsidRPr="002F4405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eastAsia="Batang" w:hAnsi="PT Astra Serif"/>
              </w:rPr>
            </w:pPr>
            <w:r w:rsidRPr="00334467">
              <w:rPr>
                <w:rFonts w:ascii="PT Astra Serif" w:eastAsia="Batang" w:hAnsi="PT Astra Serif"/>
              </w:rPr>
              <w:t>10.00–13.00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eastAsia="Batang" w:hAnsi="PT Astra Serif"/>
              </w:rPr>
            </w:pPr>
            <w:r w:rsidRPr="00334467">
              <w:rPr>
                <w:rFonts w:ascii="PT Astra Serif" w:eastAsia="Batang" w:hAnsi="PT Astra Serif"/>
              </w:rPr>
              <w:t>Предоставление мер социальной поддержи семьям с детьми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870F32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Краюшкин Игорь Анатольевич,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 xml:space="preserve"> главный советник отдела по вопросам демографии и поддержки семей департамента по вопросам семьи и демографии министерства труда и социальной защиты 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ул. Пушкинская, д. 29,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8(8472)24-52-54</w:t>
            </w:r>
          </w:p>
        </w:tc>
      </w:tr>
      <w:tr w:rsidR="006A4D2C" w:rsidRPr="002F4405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Нарушение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лесного законодательства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lastRenderedPageBreak/>
              <w:t xml:space="preserve">Абросимова </w:t>
            </w:r>
          </w:p>
          <w:p w:rsidR="00870F32" w:rsidRPr="00334467" w:rsidRDefault="006A4D2C" w:rsidP="00D17AD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</w:rPr>
              <w:t xml:space="preserve">Татьяна Александровна, государственный инспектор </w:t>
            </w:r>
            <w:r w:rsidRPr="00334467">
              <w:rPr>
                <w:rFonts w:ascii="PT Astra Serif" w:hAnsi="PT Astra Serif"/>
              </w:rPr>
              <w:lastRenderedPageBreak/>
              <w:t xml:space="preserve">отдела федерального государственного лесного надзора (лесной охраны) и федерального государственного пожарного надзора в лесах департамента лесного хозяйства </w:t>
            </w:r>
            <w:r w:rsidRPr="00334467">
              <w:rPr>
                <w:rFonts w:ascii="PT Astra Serif" w:hAnsi="PT Astra Serif"/>
                <w:color w:val="000000"/>
              </w:rPr>
              <w:t>министерства природных ресурсов и экологии</w:t>
            </w:r>
          </w:p>
          <w:p w:rsidR="006A4D2C" w:rsidRPr="00334467" w:rsidRDefault="006A4D2C" w:rsidP="00D17AD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 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lastRenderedPageBreak/>
              <w:t>г. Тула,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ул. Оборонная, д. 114 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тел: 8 (4872) 24-51-80</w:t>
            </w:r>
          </w:p>
        </w:tc>
      </w:tr>
      <w:tr w:rsidR="006A4D2C" w:rsidRPr="006A4D2C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15.00-17.00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Проект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«Народный бюджет»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Николаева Анна Андреевна, главный консультант Ассоциации «Совет муниципальных образований Тульской области»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тел: 8-980-589-90-03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A4D2C" w:rsidRPr="002F4405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pStyle w:val="Default"/>
              <w:spacing w:line="240" w:lineRule="exact"/>
              <w:contextualSpacing/>
              <w:jc w:val="center"/>
              <w:rPr>
                <w:b/>
                <w:color w:val="auto"/>
              </w:rPr>
            </w:pPr>
            <w:r w:rsidRPr="00334467">
              <w:rPr>
                <w:b/>
                <w:color w:val="auto"/>
              </w:rPr>
              <w:t>16 апреля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  <w:b/>
              </w:rPr>
              <w:t>Личный прием</w:t>
            </w:r>
          </w:p>
        </w:tc>
      </w:tr>
      <w:tr w:rsidR="006A4D2C" w:rsidRPr="002F4405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10.00–14.00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Транспорт и дорожное хозяйство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F32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Дудник Родион Борисович, министр транспорта и дорожного хозяйства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г. Тула,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6A4D2C" w:rsidRPr="002F4405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6A4D2C" w:rsidRPr="006A4D2C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Долевое строительство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870F32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Перепелова</w:t>
            </w:r>
            <w:r w:rsidR="00870F32" w:rsidRPr="00334467">
              <w:rPr>
                <w:rFonts w:ascii="PT Astra Serif" w:hAnsi="PT Astra Serif"/>
                <w:color w:val="000000"/>
              </w:rPr>
              <w:t xml:space="preserve"> </w:t>
            </w:r>
            <w:r w:rsidRPr="00334467">
              <w:rPr>
                <w:rFonts w:ascii="PT Astra Serif" w:hAnsi="PT Astra Serif"/>
                <w:color w:val="000000"/>
              </w:rPr>
              <w:t>Людмила Олеговна, начальник отдела по надзору и контролю за долевым строительством инспекции Тульской области по государственному архитектурно-строительному надзору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г. Тула,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ул. Оборонная, д.114 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тел: 8 (4872) 36-12-52</w:t>
            </w:r>
          </w:p>
        </w:tc>
      </w:tr>
      <w:tr w:rsidR="006A4D2C" w:rsidRPr="002F4405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15.00-17.00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Регистрация актов гражданского состояния на территории Тульской области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Абросимова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Татьяна Алексеевна,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председатель комитета по делам записи актов гражданского состояния и обеспечению деятельности мировых судей в 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г. Тула,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6A4D2C" w:rsidRPr="002F4405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pStyle w:val="Default"/>
              <w:spacing w:line="240" w:lineRule="exact"/>
              <w:contextualSpacing/>
              <w:jc w:val="center"/>
              <w:rPr>
                <w:b/>
                <w:color w:val="auto"/>
              </w:rPr>
            </w:pPr>
            <w:r w:rsidRPr="00334467">
              <w:rPr>
                <w:b/>
                <w:color w:val="auto"/>
              </w:rPr>
              <w:t>20 апреля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  <w:b/>
              </w:rPr>
              <w:t>Консультации</w:t>
            </w:r>
          </w:p>
        </w:tc>
      </w:tr>
      <w:tr w:rsidR="006A4D2C" w:rsidRPr="002F4405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334467">
              <w:rPr>
                <w:rFonts w:ascii="PT Astra Serif" w:hAnsi="PT Astra Serif"/>
              </w:rPr>
              <w:t>10.00-13.00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</w:rPr>
              <w:t>Обеспечение инвалидов техническими средствами реабилитации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F32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Залученов Иван Викторович, начальник отдела работы с ветеранами, инвалидами департамента по работе с пожилыми гражданами, ветеранами, инвалидами министерства труда и социальной защиты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 xml:space="preserve"> 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ул. Пушкинская, д. 29,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тел: 8 (8472) 24-52-54</w:t>
            </w:r>
          </w:p>
        </w:tc>
      </w:tr>
      <w:tr w:rsidR="006A4D2C" w:rsidRPr="006A4D2C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11.00-13.00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Тарифы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на коммунальные услуги 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870F32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Денисова Елена Владимировна, заместитель председателя комитета Тульской области по тарифам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тел: 8 (4872) 56-55-92,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30-62-10</w:t>
            </w:r>
          </w:p>
        </w:tc>
      </w:tr>
      <w:tr w:rsidR="006A4D2C" w:rsidRPr="006A4D2C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Деятельность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 сельских старост и органов ТОС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Воловатов Борис Сергеевич, исполнительный директор Ассоциации «Совет муниципальных образований Тульской области»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пр. Ленина, д. 2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eastAsia="Calibri" w:hAnsi="PT Astra Serif"/>
                <w:color w:val="000000"/>
                <w:lang w:eastAsia="en-US"/>
              </w:rPr>
              <w:t>тел: 8 (905) 115-77-77</w:t>
            </w:r>
          </w:p>
        </w:tc>
      </w:tr>
      <w:tr w:rsidR="006A4D2C" w:rsidRPr="002F4405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pStyle w:val="Default"/>
              <w:spacing w:line="240" w:lineRule="exact"/>
              <w:contextualSpacing/>
              <w:jc w:val="center"/>
              <w:rPr>
                <w:b/>
                <w:color w:val="auto"/>
              </w:rPr>
            </w:pPr>
            <w:r w:rsidRPr="00334467">
              <w:rPr>
                <w:b/>
                <w:color w:val="auto"/>
              </w:rPr>
              <w:t>21 апреля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b/>
              </w:rPr>
              <w:t>Консультации</w:t>
            </w:r>
          </w:p>
        </w:tc>
      </w:tr>
      <w:tr w:rsidR="006A4D2C" w:rsidRPr="002F4405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09.00-12.00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Газификация населенных пунктов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lastRenderedPageBreak/>
              <w:t xml:space="preserve"> в рамках государственной программы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</w:rPr>
              <w:t>Российской Федерации «Комплексное развитие сельских территорий»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C752BC" w:rsidP="00C752B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lastRenderedPageBreak/>
              <w:t xml:space="preserve">Жаворонков </w:t>
            </w:r>
            <w:r w:rsidR="006A4D2C" w:rsidRPr="00334467">
              <w:rPr>
                <w:rFonts w:ascii="PT Astra Serif" w:hAnsi="PT Astra Serif"/>
                <w:color w:val="000000"/>
              </w:rPr>
              <w:t>Андрей Иванович</w:t>
            </w:r>
            <w:r w:rsidR="006A4D2C" w:rsidRPr="00334467">
              <w:rPr>
                <w:rFonts w:ascii="PT Astra Serif" w:hAnsi="PT Astra Serif"/>
              </w:rPr>
              <w:t xml:space="preserve">, заместитель министра </w:t>
            </w:r>
            <w:r w:rsidR="006A4D2C" w:rsidRPr="00334467">
              <w:rPr>
                <w:rFonts w:ascii="PT Astra Serif" w:hAnsi="PT Astra Serif"/>
              </w:rPr>
              <w:lastRenderedPageBreak/>
              <w:t>сельского хозяйства 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lastRenderedPageBreak/>
              <w:t>г. Тула,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ул. Оборонная, д. 114 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тел: 8 (4872) 36-71-50;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</w:rPr>
              <w:lastRenderedPageBreak/>
              <w:t>24-51-78</w:t>
            </w:r>
          </w:p>
        </w:tc>
      </w:tr>
      <w:tr w:rsidR="006A4D2C" w:rsidRPr="002F4405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lastRenderedPageBreak/>
              <w:t>10.00-12.00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Поддержка молодых семей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Назарова Юлия Викторовна, начальник отдела реализации стратегических направлений государственной молодежной политики министерства молодежной политики 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г. Тула,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пр. Ленина, д. 2,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тел: 8 (4872) 24-98-29</w:t>
            </w:r>
          </w:p>
          <w:p w:rsidR="006A4D2C" w:rsidRPr="00334467" w:rsidRDefault="006A4D2C" w:rsidP="006A4D2C">
            <w:pPr>
              <w:spacing w:line="240" w:lineRule="exact"/>
              <w:rPr>
                <w:rFonts w:ascii="PT Astra Serif" w:hAnsi="PT Astra Serif"/>
              </w:rPr>
            </w:pPr>
          </w:p>
        </w:tc>
      </w:tr>
      <w:tr w:rsidR="006A4D2C" w:rsidRPr="00B83398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12.00-14.00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Поддержка одаренных детей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870F32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Юсова Наталья Александровна, начальник отдела по искусству, образованию и культурно-досуговой деятельности департамента культуры министерства культуры 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pStyle w:val="Default"/>
              <w:spacing w:line="240" w:lineRule="exact"/>
              <w:contextualSpacing/>
              <w:jc w:val="center"/>
              <w:rPr>
                <w:color w:val="auto"/>
              </w:rPr>
            </w:pPr>
            <w:r w:rsidRPr="00334467">
              <w:rPr>
                <w:color w:val="auto"/>
              </w:rPr>
              <w:t xml:space="preserve">г. Тула, </w:t>
            </w:r>
            <w:r w:rsidRPr="00334467">
              <w:rPr>
                <w:color w:val="auto"/>
              </w:rPr>
              <w:br/>
              <w:t>пр. Ленина, д. 2,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hd w:val="clear" w:color="auto" w:fill="FFFFFF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тел: </w:t>
            </w:r>
            <w:r w:rsidRPr="00334467">
              <w:rPr>
                <w:rFonts w:ascii="PT Astra Serif" w:hAnsi="PT Astra Serif"/>
                <w:color w:val="000000"/>
                <w:shd w:val="clear" w:color="auto" w:fill="FFFFFF"/>
              </w:rPr>
              <w:t xml:space="preserve">8 (4872) 30-64-46,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FF0000"/>
              </w:rPr>
            </w:pPr>
            <w:r w:rsidRPr="00334467">
              <w:rPr>
                <w:rFonts w:ascii="PT Astra Serif" w:hAnsi="PT Astra Serif"/>
                <w:color w:val="000000"/>
                <w:shd w:val="clear" w:color="auto" w:fill="FFFFFF"/>
              </w:rPr>
              <w:t>56-90-08,</w:t>
            </w:r>
          </w:p>
        </w:tc>
      </w:tr>
      <w:tr w:rsidR="006A4D2C" w:rsidRPr="002F4405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14.00-17.00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Перераспределение земельных участков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Казенный Игорь Васильевич, заместитель министра имущественных и земельных отношений 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 xml:space="preserve">ул. Жаворонкова, д. 2,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тел: 8 (4872) 24-53-90</w:t>
            </w:r>
          </w:p>
        </w:tc>
      </w:tr>
      <w:tr w:rsidR="006A4D2C" w:rsidRPr="002F4405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b/>
              </w:rPr>
            </w:pPr>
            <w:r w:rsidRPr="00334467">
              <w:rPr>
                <w:rFonts w:ascii="PT Astra Serif" w:hAnsi="PT Astra Serif"/>
                <w:b/>
                <w:color w:val="000000"/>
              </w:rPr>
              <w:t>Прямой эфир</w:t>
            </w:r>
          </w:p>
        </w:tc>
      </w:tr>
      <w:tr w:rsidR="006A4D2C" w:rsidRPr="006A4D2C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12.00-12.30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pStyle w:val="Default"/>
              <w:spacing w:line="240" w:lineRule="exact"/>
              <w:contextualSpacing/>
              <w:jc w:val="center"/>
            </w:pPr>
            <w:r w:rsidRPr="00334467">
              <w:t>Вакцинопрофилактика: вопросы и ответы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Юдакова Ольга Викторовна, заместитель главного врача по эпидемиологическим вопросам ГУЗ «Тульская областная клиническая больница»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pStyle w:val="Default"/>
              <w:spacing w:line="240" w:lineRule="exact"/>
              <w:contextualSpacing/>
              <w:jc w:val="center"/>
            </w:pPr>
            <w:r w:rsidRPr="00334467">
              <w:t>https://vk.com/minzdrav71</w:t>
            </w:r>
          </w:p>
        </w:tc>
      </w:tr>
      <w:tr w:rsidR="006A4D2C" w:rsidRPr="002F4405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pStyle w:val="Default"/>
              <w:spacing w:line="240" w:lineRule="exact"/>
              <w:contextualSpacing/>
              <w:jc w:val="center"/>
              <w:rPr>
                <w:b/>
                <w:color w:val="auto"/>
              </w:rPr>
            </w:pPr>
            <w:r w:rsidRPr="00334467">
              <w:rPr>
                <w:b/>
                <w:color w:val="auto"/>
              </w:rPr>
              <w:t>22 апреля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  <w:b/>
              </w:rPr>
              <w:t>Личный прием</w:t>
            </w:r>
          </w:p>
        </w:tc>
      </w:tr>
      <w:tr w:rsidR="006A4D2C" w:rsidRPr="002F4405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14.00-18.00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  <w:b/>
                <w:bCs/>
              </w:rPr>
            </w:pPr>
            <w:r w:rsidRPr="00334467">
              <w:rPr>
                <w:rFonts w:ascii="PT Astra Serif" w:hAnsi="PT Astra Serif"/>
              </w:rPr>
              <w:t>Медицина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  <w:b/>
                <w:bCs/>
              </w:rPr>
            </w:pPr>
            <w:r w:rsidRPr="00334467">
              <w:rPr>
                <w:rFonts w:ascii="PT Astra Serif" w:hAnsi="PT Astra Serif"/>
              </w:rPr>
              <w:t xml:space="preserve">Малишевский </w:t>
            </w:r>
            <w:r w:rsidRPr="00334467">
              <w:rPr>
                <w:rFonts w:ascii="PT Astra Serif" w:hAnsi="PT Astra Serif"/>
              </w:rPr>
              <w:br/>
              <w:t xml:space="preserve">Михаил Владимирович, заместитель министра здравоохранения </w:t>
            </w:r>
            <w:r w:rsidRPr="00334467">
              <w:rPr>
                <w:rFonts w:ascii="PT Astra Serif" w:hAnsi="PT Astra Serif"/>
              </w:rPr>
              <w:br/>
              <w:t>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pStyle w:val="Default"/>
              <w:spacing w:line="240" w:lineRule="exact"/>
              <w:contextualSpacing/>
              <w:jc w:val="center"/>
              <w:rPr>
                <w:color w:val="auto"/>
              </w:rPr>
            </w:pPr>
            <w:r w:rsidRPr="00334467">
              <w:rPr>
                <w:color w:val="auto"/>
              </w:rPr>
              <w:t xml:space="preserve">г. Тула, </w:t>
            </w:r>
            <w:r w:rsidRPr="00334467">
              <w:rPr>
                <w:color w:val="auto"/>
              </w:rPr>
              <w:br/>
              <w:t>пр. Ленина, д. 2,</w:t>
            </w:r>
          </w:p>
          <w:p w:rsidR="006A4D2C" w:rsidRPr="00334467" w:rsidRDefault="006A4D2C" w:rsidP="006A4D2C">
            <w:pPr>
              <w:pStyle w:val="Default"/>
              <w:spacing w:line="240" w:lineRule="exact"/>
              <w:contextualSpacing/>
              <w:jc w:val="center"/>
              <w:rPr>
                <w:color w:val="auto"/>
              </w:rPr>
            </w:pPr>
            <w:r w:rsidRPr="00334467">
              <w:rPr>
                <w:color w:val="auto"/>
              </w:rPr>
              <w:t>тел: 8 (4872) 30-62-75</w:t>
            </w:r>
          </w:p>
          <w:p w:rsidR="006A4D2C" w:rsidRPr="00334467" w:rsidRDefault="006A4D2C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  <w:b/>
                <w:bCs/>
              </w:rPr>
            </w:pPr>
          </w:p>
        </w:tc>
      </w:tr>
      <w:tr w:rsidR="006A4D2C" w:rsidRPr="002F4405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pStyle w:val="Default"/>
              <w:spacing w:line="240" w:lineRule="exact"/>
              <w:contextualSpacing/>
              <w:jc w:val="center"/>
              <w:rPr>
                <w:color w:val="auto"/>
              </w:rPr>
            </w:pPr>
            <w:r w:rsidRPr="00334467">
              <w:rPr>
                <w:b/>
              </w:rPr>
              <w:t>Консультации</w:t>
            </w:r>
          </w:p>
        </w:tc>
      </w:tr>
      <w:tr w:rsidR="006A4D2C" w:rsidRPr="002F4405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10.00–12.00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 w:cs="Helvetica"/>
                <w:shd w:val="clear" w:color="auto" w:fill="FFFFFF"/>
              </w:rPr>
              <w:t>Антикоррупционные обязанности, ограничения и запреты при поступлении на государственную гражданскую службу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870F32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 xml:space="preserve">Коротков Владимир Иванович, </w:t>
            </w:r>
            <w:r w:rsidRPr="00334467">
              <w:rPr>
                <w:rFonts w:ascii="PT Astra Serif" w:hAnsi="PT Astra Serif" w:cs="Helvetica"/>
                <w:shd w:val="clear" w:color="auto" w:fill="FFFFFF"/>
              </w:rPr>
              <w:t>начальник отдела анализа сведений департамента профилактики коррупционных и иных правонарушений министерства по контролю и профилактике коррупционных нарушений в 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г. Тула,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пр. Ленина, д. 2,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 xml:space="preserve">тел: 8 (4872) 24-51-04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</w:rPr>
              <w:t>(доб. 55-56)</w:t>
            </w:r>
          </w:p>
        </w:tc>
      </w:tr>
      <w:tr w:rsidR="006A4D2C" w:rsidRPr="002F4405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rPr>
                <w:rFonts w:ascii="PT Astra Serif" w:eastAsia="Batang" w:hAnsi="PT Astra Serif"/>
                <w:lang w:eastAsia="en-US"/>
              </w:rPr>
            </w:pPr>
            <w:r w:rsidRPr="00334467">
              <w:rPr>
                <w:rFonts w:ascii="PT Astra Serif" w:eastAsia="Batang" w:hAnsi="PT Astra Serif"/>
              </w:rPr>
              <w:t>10.00-13.00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eastAsia="Batang" w:hAnsi="PT Astra Serif"/>
                <w:lang w:eastAsia="en-US"/>
              </w:rPr>
            </w:pPr>
            <w:r w:rsidRPr="00334467">
              <w:rPr>
                <w:rFonts w:ascii="PT Astra Serif" w:hAnsi="PT Astra Serif"/>
              </w:rPr>
              <w:t xml:space="preserve">Предоставление мер социальной поддержки инвалидам, предоставление земельных участков семьям, имеющим детей-инвалидов 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870F32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Балашова Виктория Юрьевна, начальник отдела по вопросам предоставления мер социальной поддержки департамента по работе с пожилыми гражданами, ветеранами, инвалидами министерства труда и социальной защиты 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ул. Пушкинская, д. 29,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тел: 8 (8472 )24-52-54</w:t>
            </w:r>
          </w:p>
        </w:tc>
      </w:tr>
      <w:tr w:rsidR="006A4D2C" w:rsidRPr="002F4405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Создание и содержание контейнерных площадок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Тарасова</w:t>
            </w:r>
          </w:p>
          <w:p w:rsidR="00870F32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Евгения Константиновна, начальник отдела разрешительной деятельности и обращения с отходами департамента контроля и надзора в сфере экологии и </w:t>
            </w:r>
            <w:r w:rsidRPr="00334467">
              <w:rPr>
                <w:rFonts w:ascii="PT Astra Serif" w:hAnsi="PT Astra Serif"/>
                <w:color w:val="000000"/>
              </w:rPr>
              <w:lastRenderedPageBreak/>
              <w:t xml:space="preserve">природопользования министерства природных ресурсов и экологии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lastRenderedPageBreak/>
              <w:t>г. Тула,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ул. Оборонная, д. 114 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тел: 8 (4872) 24-51-80</w:t>
            </w:r>
          </w:p>
        </w:tc>
      </w:tr>
      <w:tr w:rsidR="006A4D2C" w:rsidRPr="002F4405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b/>
              </w:rPr>
            </w:pPr>
            <w:r w:rsidRPr="00334467">
              <w:rPr>
                <w:rFonts w:ascii="PT Astra Serif" w:hAnsi="PT Astra Serif"/>
                <w:b/>
              </w:rPr>
              <w:t>23 апреля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b/>
              </w:rPr>
            </w:pPr>
            <w:r w:rsidRPr="00334467">
              <w:rPr>
                <w:rFonts w:ascii="PT Astra Serif" w:hAnsi="PT Astra Serif"/>
                <w:b/>
              </w:rPr>
              <w:t>Консультации</w:t>
            </w:r>
          </w:p>
        </w:tc>
      </w:tr>
      <w:tr w:rsidR="006A4D2C" w:rsidRPr="002F4405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16.00-18.00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Порядок истребования документов о регистрации актов гражданского состояния с территорий иностранных государств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  <w:color w:val="000000"/>
              </w:rPr>
              <w:t>Рязанова Татьяна Юрьевна, заместитель председателя комитета по делам записи актов гражданского состояния и обеспечению деятельности мировых судей в 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г. Тула,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тел: 8 (4782) 24-53-88;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  <w:color w:val="000000"/>
              </w:rPr>
              <w:t>24-98-10</w:t>
            </w:r>
          </w:p>
        </w:tc>
      </w:tr>
      <w:tr w:rsidR="006A4D2C" w:rsidRPr="002F4405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b/>
              </w:rPr>
            </w:pPr>
            <w:r w:rsidRPr="00334467">
              <w:rPr>
                <w:rFonts w:ascii="PT Astra Serif" w:hAnsi="PT Astra Serif"/>
                <w:b/>
              </w:rPr>
              <w:t>26 апреля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b/>
              </w:rPr>
              <w:t>Консультации</w:t>
            </w:r>
          </w:p>
        </w:tc>
      </w:tr>
      <w:tr w:rsidR="006A4D2C" w:rsidRPr="002F4405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7210B" w:rsidP="006A4D2C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334467">
              <w:rPr>
                <w:rFonts w:ascii="PT Astra Serif" w:eastAsia="Calibri" w:hAnsi="PT Astra Serif"/>
                <w:color w:val="000000"/>
              </w:rPr>
              <w:t>09.00-11.00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F32" w:rsidRPr="00334467" w:rsidRDefault="006A4D2C" w:rsidP="00870F32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334467">
              <w:rPr>
                <w:rFonts w:ascii="PT Astra Serif" w:eastAsia="Calibri" w:hAnsi="PT Astra Serif"/>
                <w:color w:val="000000"/>
              </w:rPr>
              <w:t>Порядок финансирования участия спортсменов Тульской области в межрегиональных, Всероссийских и международных соревнованиях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870F32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334467">
              <w:rPr>
                <w:rFonts w:ascii="PT Astra Serif" w:eastAsia="Calibri" w:hAnsi="PT Astra Serif"/>
                <w:color w:val="000000"/>
              </w:rPr>
              <w:t xml:space="preserve">Денбновецкая Вера Ивановна,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334467">
              <w:rPr>
                <w:rFonts w:ascii="PT Astra Serif" w:eastAsia="Calibri" w:hAnsi="PT Astra Serif"/>
                <w:color w:val="000000"/>
              </w:rPr>
              <w:t xml:space="preserve">начальник отдела физической культуры и спорта департамента физической культуры и спорта министерства спорта Тульской области 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г. Тула,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334467">
              <w:rPr>
                <w:rFonts w:ascii="PT Astra Serif" w:eastAsia="Calibri" w:hAnsi="PT Astra Serif"/>
                <w:color w:val="000000"/>
              </w:rPr>
              <w:t>тел: 8 (4872) 24-53-07</w:t>
            </w:r>
          </w:p>
        </w:tc>
      </w:tr>
      <w:tr w:rsidR="006A4D2C" w:rsidRPr="006A4D2C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334467">
              <w:rPr>
                <w:rFonts w:ascii="PT Astra Serif" w:eastAsia="Calibri" w:hAnsi="PT Astra Serif"/>
                <w:color w:val="000000"/>
                <w:lang w:eastAsia="en-US"/>
              </w:rPr>
              <w:t>12.00–14.00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334467">
              <w:rPr>
                <w:rFonts w:ascii="PT Astra Serif" w:eastAsia="Calibri" w:hAnsi="PT Astra Serif"/>
                <w:color w:val="000000"/>
                <w:lang w:eastAsia="en-US"/>
              </w:rPr>
              <w:t>Программы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334467">
              <w:rPr>
                <w:rFonts w:ascii="PT Astra Serif" w:eastAsia="Calibri" w:hAnsi="PT Astra Serif"/>
                <w:color w:val="000000"/>
                <w:lang w:eastAsia="en-US"/>
              </w:rPr>
              <w:t xml:space="preserve"> для туристов по Тульской области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C752BC" w:rsidP="00C752BC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334467">
              <w:rPr>
                <w:rFonts w:ascii="PT Astra Serif" w:eastAsia="Calibri" w:hAnsi="PT Astra Serif"/>
                <w:color w:val="000000"/>
                <w:lang w:eastAsia="en-US"/>
              </w:rPr>
              <w:t xml:space="preserve">Мартынова </w:t>
            </w:r>
            <w:r w:rsidR="006A4D2C" w:rsidRPr="00334467">
              <w:rPr>
                <w:rFonts w:ascii="PT Astra Serif" w:eastAsia="Calibri" w:hAnsi="PT Astra Serif"/>
                <w:color w:val="000000"/>
                <w:lang w:eastAsia="en-US"/>
              </w:rPr>
              <w:t>Елена Георгиевна, заместитель председателя комитета Тульской области по развитию туризма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334467">
              <w:rPr>
                <w:rFonts w:ascii="PT Astra Serif" w:eastAsia="Calibri" w:hAnsi="PT Astra Serif"/>
                <w:color w:val="000000"/>
                <w:lang w:eastAsia="en-US"/>
              </w:rPr>
              <w:t>тел: 8 (4872) 24-98-60</w:t>
            </w:r>
          </w:p>
        </w:tc>
      </w:tr>
      <w:tr w:rsidR="006A4D2C" w:rsidRPr="006A4D2C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Содержание и ремонт многоквартирных домов, работа системы теплоснабжения в многоквартирных домах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52BC" w:rsidRPr="00334467" w:rsidRDefault="00C752BC" w:rsidP="00C752B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Сдвижкова </w:t>
            </w:r>
          </w:p>
          <w:p w:rsidR="00C752BC" w:rsidRPr="00334467" w:rsidRDefault="006A4D2C" w:rsidP="00C752B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Жанна Анатольевна, </w:t>
            </w:r>
          </w:p>
          <w:p w:rsidR="006A4D2C" w:rsidRPr="00334467" w:rsidRDefault="006A4D2C" w:rsidP="00C752B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старший государственный инспектор государственной жилищной инспекции 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пр. Ленина, д. 2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тел: 8 (4872) 24-51-60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A4D2C" w:rsidRPr="002F4405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14.00-17.00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Предоставление земельных участков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 xml:space="preserve"> на территории муниципального образования </w:t>
            </w:r>
            <w:r w:rsidRPr="00334467">
              <w:rPr>
                <w:rFonts w:ascii="PT Astra Serif" w:hAnsi="PT Astra Serif"/>
              </w:rPr>
              <w:br/>
              <w:t>г. Тула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52BC" w:rsidRPr="00334467" w:rsidRDefault="00C752BC" w:rsidP="00C752B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 xml:space="preserve">Орлова </w:t>
            </w:r>
            <w:r w:rsidR="006A4D2C" w:rsidRPr="00334467">
              <w:rPr>
                <w:rFonts w:ascii="PT Astra Serif" w:hAnsi="PT Astra Serif"/>
              </w:rPr>
              <w:t>Марина Владимировна, начальник отдела по распоряжению земельными участками на территории муниципального образования</w:t>
            </w:r>
          </w:p>
          <w:p w:rsidR="006A4D2C" w:rsidRPr="00334467" w:rsidRDefault="006A4D2C" w:rsidP="00C752B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г. Тула департамента имущественных и земельных отношений министерства имущественных и земельных отношений 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 xml:space="preserve">ул. Жаворонкова, д. 2, </w:t>
            </w:r>
            <w:r w:rsidRPr="00334467">
              <w:rPr>
                <w:rFonts w:ascii="PT Astra Serif" w:hAnsi="PT Astra Serif"/>
              </w:rPr>
              <w:br/>
              <w:t>тел: 8 (4872) 24-53-90</w:t>
            </w:r>
          </w:p>
        </w:tc>
      </w:tr>
      <w:tr w:rsidR="006A4D2C" w:rsidRPr="006A4D2C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 w:rsidRPr="00334467">
              <w:rPr>
                <w:rFonts w:ascii="PT Astra Serif" w:hAnsi="PT Astra Serif"/>
                <w:color w:val="000000"/>
                <w:lang w:val="en-US"/>
              </w:rPr>
              <w:t>1</w:t>
            </w:r>
            <w:r w:rsidRPr="00334467">
              <w:rPr>
                <w:rFonts w:ascii="PT Astra Serif" w:hAnsi="PT Astra Serif"/>
                <w:color w:val="000000"/>
              </w:rPr>
              <w:t>6.</w:t>
            </w:r>
            <w:r w:rsidRPr="00334467">
              <w:rPr>
                <w:rFonts w:ascii="PT Astra Serif" w:hAnsi="PT Astra Serif"/>
                <w:color w:val="000000"/>
                <w:lang w:val="en-US"/>
              </w:rPr>
              <w:t>00-1</w:t>
            </w:r>
            <w:r w:rsidRPr="00334467">
              <w:rPr>
                <w:rFonts w:ascii="PT Astra Serif" w:hAnsi="PT Astra Serif"/>
                <w:color w:val="000000"/>
              </w:rPr>
              <w:t>8.</w:t>
            </w:r>
            <w:r w:rsidRPr="00334467">
              <w:rPr>
                <w:rFonts w:ascii="PT Astra Serif" w:hAnsi="PT Astra Serif"/>
                <w:color w:val="000000"/>
                <w:lang w:val="en-US"/>
              </w:rPr>
              <w:t>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Инвестиционная деятельность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Ишутин Роман Валерьевич, начальник отдела инвестиционной деятельности и государственно-частного партнерства департамента инвестиционной деятельности и внешних экономических связей министерства экономического развития 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г. Тула,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hd w:val="clear" w:color="auto" w:fill="FFFFFF"/>
              </w:rPr>
            </w:pPr>
            <w:r w:rsidRPr="00334467">
              <w:rPr>
                <w:rFonts w:ascii="PT Astra Serif" w:hAnsi="PT Astra Serif"/>
                <w:color w:val="000000"/>
                <w:shd w:val="clear" w:color="auto" w:fill="FFFFFF"/>
              </w:rPr>
              <w:t>тел: 8 (4872) 24-51-04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  <w:shd w:val="clear" w:color="auto" w:fill="FFFFFF"/>
              </w:rPr>
              <w:t>(доб. 28-52, 28-08)</w:t>
            </w:r>
          </w:p>
        </w:tc>
      </w:tr>
      <w:tr w:rsidR="006A4D2C" w:rsidRPr="006A4D2C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b/>
              </w:rPr>
            </w:pPr>
            <w:r w:rsidRPr="00334467">
              <w:rPr>
                <w:rFonts w:ascii="PT Astra Serif" w:hAnsi="PT Astra Serif"/>
                <w:b/>
              </w:rPr>
              <w:t>27 апреля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b/>
              </w:rPr>
              <w:t>Личный прием</w:t>
            </w:r>
          </w:p>
        </w:tc>
      </w:tr>
      <w:tr w:rsidR="006A4D2C" w:rsidRPr="006A4D2C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10.00-13.00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Социальная защита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52BC" w:rsidRPr="00334467" w:rsidRDefault="00C752BC" w:rsidP="00C752B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Домченко </w:t>
            </w:r>
            <w:r w:rsidR="006A4D2C" w:rsidRPr="00334467">
              <w:rPr>
                <w:rFonts w:ascii="PT Astra Serif" w:hAnsi="PT Astra Serif"/>
                <w:color w:val="000000"/>
              </w:rPr>
              <w:t xml:space="preserve">Анна Александровна, заместитель министра труда и социальной защиты </w:t>
            </w:r>
          </w:p>
          <w:p w:rsidR="006A4D2C" w:rsidRPr="00334467" w:rsidRDefault="006A4D2C" w:rsidP="00C752B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6A4D2C" w:rsidRPr="002F4405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b/>
              </w:rPr>
            </w:pPr>
            <w:r w:rsidRPr="00334467">
              <w:rPr>
                <w:rFonts w:ascii="PT Astra Serif" w:hAnsi="PT Astra Serif"/>
                <w:b/>
              </w:rPr>
              <w:t>28 апреля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b/>
              </w:rPr>
              <w:t>Личный прием</w:t>
            </w:r>
          </w:p>
        </w:tc>
      </w:tr>
      <w:tr w:rsidR="006A4D2C" w:rsidRPr="006A4D2C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334467">
              <w:rPr>
                <w:rFonts w:ascii="PT Astra Serif" w:eastAsia="Calibri" w:hAnsi="PT Astra Serif"/>
                <w:color w:val="000000"/>
              </w:rPr>
              <w:t>10.00-14.00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Строительство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Лопухов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Константин Константинович,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lastRenderedPageBreak/>
              <w:t>министр строительства 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lastRenderedPageBreak/>
              <w:t xml:space="preserve">г. Тула, </w:t>
            </w:r>
            <w:r w:rsidRPr="00334467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lastRenderedPageBreak/>
              <w:t>тел: 8 (4872) 30-62-75</w:t>
            </w:r>
          </w:p>
        </w:tc>
      </w:tr>
      <w:tr w:rsidR="006A4D2C" w:rsidRPr="002F4405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b/>
              </w:rPr>
              <w:lastRenderedPageBreak/>
              <w:t>Консультации</w:t>
            </w:r>
          </w:p>
        </w:tc>
      </w:tr>
      <w:tr w:rsidR="006A4D2C" w:rsidRPr="006A4D2C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Порядок начисления оплаты за ЖКУ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C752BC" w:rsidP="00C752B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Феклушкин </w:t>
            </w:r>
            <w:r w:rsidR="006A4D2C" w:rsidRPr="00334467">
              <w:rPr>
                <w:rFonts w:ascii="PT Astra Serif" w:hAnsi="PT Astra Serif"/>
                <w:color w:val="000000"/>
              </w:rPr>
              <w:t xml:space="preserve">Алексей Сергеевич,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главный государственный инспектор контрольно-финансового отдела государственной жилищной инспекции 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пр. Ленина, д. 2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тел: 8 (4872) 24-51-60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A4D2C" w:rsidRPr="002F4405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334467">
              <w:rPr>
                <w:rFonts w:ascii="PT Astra Serif" w:hAnsi="PT Astra Serif"/>
                <w:b/>
                <w:color w:val="000000"/>
              </w:rPr>
              <w:t>Прямой эфир</w:t>
            </w:r>
          </w:p>
        </w:tc>
      </w:tr>
      <w:tr w:rsidR="006A4D2C" w:rsidRPr="006A4D2C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12.00-12.30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pStyle w:val="Default"/>
              <w:spacing w:line="240" w:lineRule="exact"/>
              <w:contextualSpacing/>
              <w:jc w:val="center"/>
            </w:pPr>
            <w:r w:rsidRPr="00334467">
              <w:t>Профилактика и лечение аллергии у детей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Шниткова </w:t>
            </w:r>
          </w:p>
          <w:p w:rsidR="006A4D2C" w:rsidRPr="00334467" w:rsidRDefault="006A4D2C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Анастасия Михайловна, </w:t>
            </w:r>
            <w:r w:rsidRPr="00334467">
              <w:rPr>
                <w:rFonts w:ascii="PT Astra Serif" w:hAnsi="PT Astra Serif"/>
                <w:color w:val="000000"/>
              </w:rPr>
              <w:br/>
              <w:t xml:space="preserve">врач-аллерголог-иммунолог </w:t>
            </w:r>
            <w:r w:rsidRPr="00334467">
              <w:rPr>
                <w:rFonts w:ascii="PT Astra Serif" w:hAnsi="PT Astra Serif"/>
                <w:color w:val="000000"/>
              </w:rPr>
              <w:br/>
              <w:t>ГУЗ «Тульская детская областная клиническая больница»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pStyle w:val="Default"/>
              <w:spacing w:line="240" w:lineRule="exact"/>
              <w:contextualSpacing/>
              <w:jc w:val="center"/>
            </w:pPr>
            <w:r w:rsidRPr="00334467">
              <w:t>https://vk.com/minzdrav71</w:t>
            </w:r>
          </w:p>
        </w:tc>
      </w:tr>
      <w:tr w:rsidR="006A4D2C" w:rsidRPr="00EE2AC8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b/>
              </w:rPr>
            </w:pPr>
            <w:r w:rsidRPr="00334467">
              <w:rPr>
                <w:rFonts w:ascii="PT Astra Serif" w:hAnsi="PT Astra Serif"/>
                <w:b/>
              </w:rPr>
              <w:t>29 апреля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b/>
              </w:rPr>
            </w:pPr>
            <w:r w:rsidRPr="00334467">
              <w:rPr>
                <w:rFonts w:ascii="PT Astra Serif" w:hAnsi="PT Astra Serif"/>
                <w:b/>
              </w:rPr>
              <w:t>Личный прием</w:t>
            </w:r>
          </w:p>
        </w:tc>
      </w:tr>
      <w:tr w:rsidR="006A4D2C" w:rsidRPr="006A4D2C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Природные ресурсы и экология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Панфилов Юрий Юрьевич, министр природных ресурсов и экологии 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A4D2C" w:rsidRPr="00334467" w:rsidRDefault="006A4D2C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6A4D2C" w:rsidRPr="00334467" w:rsidRDefault="006A4D2C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6A4D2C" w:rsidRPr="002F4405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pStyle w:val="Default"/>
              <w:spacing w:line="240" w:lineRule="exact"/>
              <w:contextualSpacing/>
              <w:jc w:val="center"/>
              <w:rPr>
                <w:color w:val="FF0000"/>
              </w:rPr>
            </w:pPr>
            <w:r w:rsidRPr="00334467">
              <w:rPr>
                <w:b/>
              </w:rPr>
              <w:t>Консультации</w:t>
            </w:r>
          </w:p>
        </w:tc>
      </w:tr>
      <w:tr w:rsidR="006A4D2C" w:rsidRPr="002F4405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Охрана окружающей среды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52BC" w:rsidRPr="00334467" w:rsidRDefault="00C752BC" w:rsidP="00C752B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 xml:space="preserve">Федорова </w:t>
            </w:r>
            <w:r w:rsidR="006A4D2C" w:rsidRPr="00334467">
              <w:rPr>
                <w:rFonts w:ascii="PT Astra Serif" w:hAnsi="PT Astra Serif"/>
              </w:rPr>
              <w:t>Марина Евгеньевна,</w:t>
            </w:r>
          </w:p>
          <w:p w:rsidR="00C752B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 xml:space="preserve"> начальник отдела регионального государственного экологического надзора департамента контроля и надзора в сфере экологии и природопользования министерства природных ресурсов и экологии </w:t>
            </w:r>
          </w:p>
          <w:p w:rsidR="006A4D2C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Тульской области</w:t>
            </w:r>
          </w:p>
          <w:p w:rsidR="00334467" w:rsidRPr="00334467" w:rsidRDefault="00334467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г. Тула,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ул. Оборонная, д. 114 а,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334467">
              <w:rPr>
                <w:rFonts w:ascii="PT Astra Serif" w:hAnsi="PT Astra Serif"/>
              </w:rPr>
              <w:t>тел: 8 (4872) 24-51-80</w:t>
            </w:r>
          </w:p>
        </w:tc>
      </w:tr>
      <w:tr w:rsidR="006A4D2C" w:rsidRPr="002F4405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15.00–17.00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Получение государственных и муниципальных услуг в электронной форме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Макаренко </w:t>
            </w:r>
          </w:p>
          <w:p w:rsidR="006A4D2C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Алексей Валерьевич, заместитель директора департамента – начальник отдела по информатизации департамента информационной безопасности и информатизации министерства по информатизации, связи и вопросам открытого управления Тульской области</w:t>
            </w:r>
          </w:p>
          <w:p w:rsidR="00334467" w:rsidRPr="00334467" w:rsidRDefault="00334467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пр. Ленина, д. 2</w:t>
            </w:r>
          </w:p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тел: 8 (4872) 24-51-04, (доб. 65-13)</w:t>
            </w:r>
          </w:p>
        </w:tc>
      </w:tr>
      <w:tr w:rsidR="00782866" w:rsidRPr="002F4405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866" w:rsidRPr="00334467" w:rsidRDefault="00782866" w:rsidP="006A4D2C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334467">
              <w:rPr>
                <w:rFonts w:ascii="PT Astra Serif" w:hAnsi="PT Astra Serif"/>
                <w:b/>
                <w:color w:val="000000"/>
              </w:rPr>
              <w:t>Прямой эфир</w:t>
            </w:r>
          </w:p>
        </w:tc>
      </w:tr>
      <w:tr w:rsidR="00782866" w:rsidRPr="002F4405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866" w:rsidRPr="00334467" w:rsidRDefault="00782866" w:rsidP="00782866">
            <w:pPr>
              <w:spacing w:line="24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334467">
              <w:rPr>
                <w:rFonts w:ascii="PT Astra Serif" w:hAnsi="PT Astra Serif"/>
                <w:color w:val="000000" w:themeColor="text1"/>
              </w:rPr>
              <w:t>11.00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866" w:rsidRPr="00334467" w:rsidRDefault="00782866" w:rsidP="00782866">
            <w:pPr>
              <w:spacing w:line="240" w:lineRule="exact"/>
              <w:jc w:val="center"/>
              <w:rPr>
                <w:rFonts w:ascii="PT Astra Serif" w:hAnsi="PT Astra Serif"/>
                <w:bCs/>
                <w:color w:val="000000" w:themeColor="text1"/>
              </w:rPr>
            </w:pPr>
            <w:r w:rsidRPr="00334467">
              <w:rPr>
                <w:rFonts w:ascii="PT Astra Serif" w:hAnsi="PT Astra Serif"/>
                <w:bCs/>
                <w:color w:val="000000" w:themeColor="text1"/>
              </w:rPr>
              <w:t>Предоставление мер социальной поддержки семьям с детьми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866" w:rsidRPr="00334467" w:rsidRDefault="00782866" w:rsidP="00782866">
            <w:pPr>
              <w:spacing w:line="24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334467">
              <w:rPr>
                <w:rFonts w:ascii="PT Astra Serif" w:hAnsi="PT Astra Serif"/>
                <w:color w:val="000000" w:themeColor="text1"/>
              </w:rPr>
              <w:t xml:space="preserve">Филиппов </w:t>
            </w:r>
          </w:p>
          <w:p w:rsidR="00782866" w:rsidRPr="00334467" w:rsidRDefault="00782866" w:rsidP="00782866">
            <w:pPr>
              <w:spacing w:line="24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334467">
              <w:rPr>
                <w:rFonts w:ascii="PT Astra Serif" w:hAnsi="PT Astra Serif"/>
                <w:color w:val="000000" w:themeColor="text1"/>
              </w:rPr>
              <w:t>Андрей Владимирович,</w:t>
            </w:r>
          </w:p>
          <w:p w:rsidR="00782866" w:rsidRPr="00334467" w:rsidRDefault="00782866" w:rsidP="00782866">
            <w:pPr>
              <w:spacing w:line="24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334467">
              <w:rPr>
                <w:rFonts w:ascii="PT Astra Serif" w:hAnsi="PT Astra Serif"/>
                <w:color w:val="000000" w:themeColor="text1"/>
              </w:rPr>
              <w:t>министр труда и социальной защиты 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866" w:rsidRPr="00334467" w:rsidRDefault="00782866" w:rsidP="00782866">
            <w:pPr>
              <w:tabs>
                <w:tab w:val="left" w:pos="519"/>
              </w:tabs>
              <w:spacing w:line="240" w:lineRule="exact"/>
              <w:rPr>
                <w:rFonts w:ascii="PT Astra Serif" w:hAnsi="PT Astra Serif"/>
                <w:color w:val="000000" w:themeColor="text1"/>
              </w:rPr>
            </w:pPr>
            <w:r w:rsidRPr="00334467">
              <w:rPr>
                <w:rFonts w:ascii="PT Astra Serif" w:hAnsi="PT Astra Serif"/>
                <w:color w:val="000000" w:themeColor="text1"/>
                <w:lang w:val="en-US"/>
              </w:rPr>
              <w:t>https</w:t>
            </w:r>
            <w:r w:rsidRPr="00334467">
              <w:rPr>
                <w:rFonts w:ascii="PT Astra Serif" w:hAnsi="PT Astra Serif"/>
                <w:color w:val="000000" w:themeColor="text1"/>
              </w:rPr>
              <w:t>://vk.com/tularegion71</w:t>
            </w:r>
          </w:p>
        </w:tc>
      </w:tr>
      <w:tr w:rsidR="006A4D2C" w:rsidRPr="002F4405" w:rsidTr="00334467">
        <w:tc>
          <w:tcPr>
            <w:tcW w:w="10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jc w:val="center"/>
              <w:rPr>
                <w:rFonts w:ascii="PT Astra Serif" w:hAnsi="PT Astra Serif"/>
                <w:b/>
              </w:rPr>
            </w:pPr>
            <w:r w:rsidRPr="00334467">
              <w:rPr>
                <w:rFonts w:ascii="PT Astra Serif" w:hAnsi="PT Astra Serif"/>
                <w:b/>
              </w:rPr>
              <w:t>30 апреля</w:t>
            </w:r>
          </w:p>
          <w:p w:rsidR="006A4D2C" w:rsidRPr="00334467" w:rsidRDefault="006A4D2C" w:rsidP="006A4D2C">
            <w:pPr>
              <w:pStyle w:val="Default"/>
              <w:spacing w:line="240" w:lineRule="exact"/>
              <w:contextualSpacing/>
              <w:jc w:val="center"/>
              <w:rPr>
                <w:color w:val="auto"/>
              </w:rPr>
            </w:pPr>
            <w:r w:rsidRPr="00334467">
              <w:rPr>
                <w:b/>
              </w:rPr>
              <w:t>Личный прием</w:t>
            </w:r>
          </w:p>
        </w:tc>
      </w:tr>
      <w:tr w:rsidR="006A4D2C" w:rsidRPr="006A4D2C" w:rsidTr="00334467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>Медицина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spacing w:line="240" w:lineRule="exact"/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334467">
              <w:rPr>
                <w:rFonts w:ascii="PT Astra Serif" w:hAnsi="PT Astra Serif"/>
                <w:color w:val="000000"/>
              </w:rPr>
              <w:t xml:space="preserve">Эрк Алексей Алоисович, </w:t>
            </w:r>
            <w:r w:rsidRPr="00334467">
              <w:rPr>
                <w:rFonts w:ascii="PT Astra Serif" w:hAnsi="PT Astra Serif"/>
                <w:color w:val="000000"/>
              </w:rPr>
              <w:br/>
              <w:t>министр здравоохранения Тульской области</w:t>
            </w:r>
          </w:p>
        </w:tc>
        <w:tc>
          <w:tcPr>
            <w:tcW w:w="2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D2C" w:rsidRPr="00334467" w:rsidRDefault="006A4D2C" w:rsidP="006A4D2C">
            <w:pPr>
              <w:pStyle w:val="Default"/>
              <w:spacing w:line="240" w:lineRule="exact"/>
              <w:contextualSpacing/>
              <w:jc w:val="center"/>
            </w:pPr>
            <w:r w:rsidRPr="00334467">
              <w:t xml:space="preserve">г. Тула, </w:t>
            </w:r>
            <w:r w:rsidRPr="00334467">
              <w:br/>
              <w:t>пр. Ленина, д. 2,</w:t>
            </w:r>
          </w:p>
          <w:p w:rsidR="006A4D2C" w:rsidRPr="00334467" w:rsidRDefault="006A4D2C" w:rsidP="006A4D2C">
            <w:pPr>
              <w:pStyle w:val="Default"/>
              <w:spacing w:line="240" w:lineRule="exact"/>
              <w:contextualSpacing/>
              <w:jc w:val="center"/>
            </w:pPr>
            <w:r w:rsidRPr="00334467">
              <w:t>тел: 8 (4872) 30-62-75</w:t>
            </w:r>
          </w:p>
        </w:tc>
      </w:tr>
    </w:tbl>
    <w:p w:rsidR="006A4D2C" w:rsidRPr="00F9168B" w:rsidRDefault="006A4D2C" w:rsidP="006A4D2C">
      <w:pPr>
        <w:jc w:val="center"/>
        <w:rPr>
          <w:rFonts w:ascii="PT Astra Serif" w:hAnsi="PT Astra Serif"/>
          <w:b/>
          <w:color w:val="000000"/>
        </w:rPr>
      </w:pPr>
    </w:p>
    <w:p w:rsidR="005F6D36" w:rsidRDefault="005F6D36">
      <w:pPr>
        <w:jc w:val="both"/>
        <w:rPr>
          <w:rFonts w:ascii="PT Astra Serif" w:hAnsi="PT Astra Serif" w:cs="PT Astra Serif"/>
          <w:szCs w:val="28"/>
        </w:rPr>
      </w:pPr>
    </w:p>
    <w:p w:rsidR="005F6D36" w:rsidRDefault="005F6D36">
      <w:pPr>
        <w:jc w:val="both"/>
        <w:rPr>
          <w:rFonts w:ascii="PT Astra Serif" w:hAnsi="PT Astra Serif" w:cs="PT Astra Serif"/>
          <w:szCs w:val="28"/>
        </w:rPr>
      </w:pPr>
      <w:bookmarkStart w:id="0" w:name="_GoBack"/>
      <w:bookmarkEnd w:id="0"/>
    </w:p>
    <w:p w:rsidR="005F6D36" w:rsidRDefault="005F6D36">
      <w:pPr>
        <w:jc w:val="both"/>
        <w:rPr>
          <w:rFonts w:ascii="PT Astra Serif" w:hAnsi="PT Astra Serif" w:cs="PT Astra Serif"/>
          <w:szCs w:val="28"/>
        </w:rPr>
      </w:pPr>
    </w:p>
    <w:p w:rsidR="005F6D36" w:rsidRDefault="005F6D36">
      <w:pPr>
        <w:jc w:val="both"/>
        <w:rPr>
          <w:rFonts w:ascii="PT Astra Serif" w:hAnsi="PT Astra Serif" w:cs="PT Astra Serif"/>
          <w:szCs w:val="28"/>
        </w:rPr>
      </w:pPr>
    </w:p>
    <w:sectPr w:rsidR="005F6D36" w:rsidSect="00C752BC">
      <w:pgSz w:w="11906" w:h="16838"/>
      <w:pgMar w:top="993" w:right="851" w:bottom="709" w:left="1418" w:header="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6EC" w:rsidRDefault="003D06EC">
      <w:r>
        <w:separator/>
      </w:r>
    </w:p>
  </w:endnote>
  <w:endnote w:type="continuationSeparator" w:id="0">
    <w:p w:rsidR="003D06EC" w:rsidRDefault="003D0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6EC" w:rsidRDefault="003D06EC">
      <w:r>
        <w:separator/>
      </w:r>
    </w:p>
  </w:footnote>
  <w:footnote w:type="continuationSeparator" w:id="0">
    <w:p w:rsidR="003D06EC" w:rsidRDefault="003D06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D9B"/>
    <w:rsid w:val="00097D31"/>
    <w:rsid w:val="000E6231"/>
    <w:rsid w:val="001A5FBD"/>
    <w:rsid w:val="001C7CE2"/>
    <w:rsid w:val="001E3FF8"/>
    <w:rsid w:val="001E53E5"/>
    <w:rsid w:val="001E695A"/>
    <w:rsid w:val="002013D6"/>
    <w:rsid w:val="0021412F"/>
    <w:rsid w:val="00260B37"/>
    <w:rsid w:val="002B4FD2"/>
    <w:rsid w:val="00322635"/>
    <w:rsid w:val="003247E4"/>
    <w:rsid w:val="00334467"/>
    <w:rsid w:val="003D06EC"/>
    <w:rsid w:val="004317D2"/>
    <w:rsid w:val="0048387B"/>
    <w:rsid w:val="00536D9B"/>
    <w:rsid w:val="005B2800"/>
    <w:rsid w:val="005B3753"/>
    <w:rsid w:val="005C6B9A"/>
    <w:rsid w:val="005F6D36"/>
    <w:rsid w:val="0067210B"/>
    <w:rsid w:val="006A4D2C"/>
    <w:rsid w:val="006C26C1"/>
    <w:rsid w:val="006E701C"/>
    <w:rsid w:val="006F2075"/>
    <w:rsid w:val="006F6304"/>
    <w:rsid w:val="007143EE"/>
    <w:rsid w:val="00735804"/>
    <w:rsid w:val="00782866"/>
    <w:rsid w:val="00786BCE"/>
    <w:rsid w:val="00796661"/>
    <w:rsid w:val="007B0830"/>
    <w:rsid w:val="007E0233"/>
    <w:rsid w:val="00812158"/>
    <w:rsid w:val="00870F32"/>
    <w:rsid w:val="00886A38"/>
    <w:rsid w:val="008A69D7"/>
    <w:rsid w:val="008D0A7D"/>
    <w:rsid w:val="008D0BBC"/>
    <w:rsid w:val="00932C91"/>
    <w:rsid w:val="009A7968"/>
    <w:rsid w:val="00A24EB9"/>
    <w:rsid w:val="00B0593F"/>
    <w:rsid w:val="00BA4FC4"/>
    <w:rsid w:val="00C666EA"/>
    <w:rsid w:val="00C752BC"/>
    <w:rsid w:val="00D17ADC"/>
    <w:rsid w:val="00D763B2"/>
    <w:rsid w:val="00DA2376"/>
    <w:rsid w:val="00E11B07"/>
    <w:rsid w:val="00E43EF4"/>
    <w:rsid w:val="00E92C32"/>
    <w:rsid w:val="00F737E5"/>
    <w:rsid w:val="00FB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15F5B28D-3C20-4D53-A464-F79D00CFA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both"/>
      <w:outlineLvl w:val="3"/>
    </w:pPr>
    <w:rPr>
      <w:sz w:val="32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outlineLvl w:val="4"/>
    </w:pPr>
    <w:rPr>
      <w:b/>
      <w:bCs/>
      <w:sz w:val="28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pPr>
      <w:keepNext/>
      <w:numPr>
        <w:ilvl w:val="8"/>
        <w:numId w:val="1"/>
      </w:numPr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1">
    <w:name w:val="Основной шрифт абзаца3"/>
  </w:style>
  <w:style w:type="character" w:customStyle="1" w:styleId="21">
    <w:name w:val="Основной шрифт абзаца2"/>
  </w:style>
  <w:style w:type="character" w:customStyle="1" w:styleId="WW8Num2z0">
    <w:name w:val="WW8Num2z0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a4">
    <w:name w:val="Текст выноски Знак"/>
    <w:uiPriority w:val="99"/>
    <w:rPr>
      <w:rFonts w:ascii="Tahoma" w:hAnsi="Tahoma" w:cs="Tahoma"/>
      <w:sz w:val="16"/>
      <w:szCs w:val="16"/>
    </w:rPr>
  </w:style>
  <w:style w:type="character" w:customStyle="1" w:styleId="12">
    <w:name w:val="Знак примечания1"/>
    <w:rPr>
      <w:sz w:val="16"/>
      <w:szCs w:val="16"/>
    </w:rPr>
  </w:style>
  <w:style w:type="character" w:customStyle="1" w:styleId="a5">
    <w:name w:val="Текст примечания Знак"/>
    <w:basedOn w:val="11"/>
  </w:style>
  <w:style w:type="character" w:customStyle="1" w:styleId="a6">
    <w:name w:val="Тема примечания Знак"/>
    <w:rPr>
      <w:b/>
      <w:bCs/>
    </w:rPr>
  </w:style>
  <w:style w:type="character" w:styleId="a7">
    <w:name w:val="Placeholder Text"/>
    <w:rPr>
      <w:color w:val="808080"/>
    </w:rPr>
  </w:style>
  <w:style w:type="character" w:styleId="a8">
    <w:name w:val="Hyperlink"/>
    <w:uiPriority w:val="99"/>
    <w:rPr>
      <w:color w:val="0000FF"/>
      <w:u w:val="single"/>
    </w:rPr>
  </w:style>
  <w:style w:type="character" w:customStyle="1" w:styleId="a9">
    <w:name w:val="Текст Знак"/>
    <w:rPr>
      <w:rFonts w:ascii="Courier New" w:hAnsi="Courier New" w:cs="Courier New"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pPr>
      <w:jc w:val="both"/>
    </w:pPr>
    <w:rPr>
      <w:sz w:val="28"/>
    </w:r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pPr>
      <w:jc w:val="both"/>
    </w:pPr>
    <w:rPr>
      <w:sz w:val="32"/>
    </w:rPr>
  </w:style>
  <w:style w:type="paragraph" w:styleId="ae">
    <w:name w:val="Body Text Indent"/>
    <w:basedOn w:val="a"/>
    <w:pPr>
      <w:ind w:left="510"/>
      <w:jc w:val="both"/>
    </w:pPr>
    <w:rPr>
      <w:sz w:val="32"/>
    </w:rPr>
  </w:style>
  <w:style w:type="paragraph" w:customStyle="1" w:styleId="211">
    <w:name w:val="Основной текст с отступом 21"/>
    <w:basedOn w:val="a"/>
    <w:pPr>
      <w:ind w:left="510"/>
      <w:jc w:val="both"/>
    </w:pPr>
    <w:rPr>
      <w:sz w:val="28"/>
    </w:rPr>
  </w:style>
  <w:style w:type="paragraph" w:customStyle="1" w:styleId="af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</w:style>
  <w:style w:type="paragraph" w:styleId="af1">
    <w:name w:val="footer"/>
    <w:basedOn w:val="a"/>
  </w:style>
  <w:style w:type="paragraph" w:styleId="af2">
    <w:name w:val="Balloon Text"/>
    <w:basedOn w:val="a"/>
    <w:uiPriority w:val="99"/>
    <w:rPr>
      <w:rFonts w:ascii="Tahoma" w:hAnsi="Tahoma" w:cs="Tahoma"/>
      <w:sz w:val="16"/>
      <w:szCs w:val="16"/>
    </w:rPr>
  </w:style>
  <w:style w:type="paragraph" w:customStyle="1" w:styleId="15">
    <w:name w:val="Текст примечания1"/>
    <w:basedOn w:val="a"/>
    <w:rPr>
      <w:sz w:val="20"/>
      <w:szCs w:val="20"/>
    </w:rPr>
  </w:style>
  <w:style w:type="paragraph" w:styleId="af3">
    <w:name w:val="annotation subject"/>
    <w:basedOn w:val="15"/>
    <w:next w:val="15"/>
    <w:rPr>
      <w:b/>
      <w:bCs/>
    </w:rPr>
  </w:style>
  <w:style w:type="paragraph" w:styleId="af4">
    <w:name w:val="Revision"/>
    <w:pPr>
      <w:suppressAutoHyphens/>
    </w:pPr>
    <w:rPr>
      <w:sz w:val="24"/>
      <w:szCs w:val="24"/>
      <w:lang w:eastAsia="zh-CN"/>
    </w:rPr>
  </w:style>
  <w:style w:type="paragraph" w:customStyle="1" w:styleId="16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pPr>
      <w:suppressAutoHyphens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af5">
    <w:name w:val="List Paragraph"/>
    <w:basedOn w:val="a"/>
    <w:qFormat/>
    <w:pPr>
      <w:ind w:left="720"/>
      <w:contextualSpacing/>
    </w:pPr>
  </w:style>
  <w:style w:type="paragraph" w:customStyle="1" w:styleId="af6">
    <w:name w:val="Знак Знак Знак Знак Знак Знак Знак"/>
    <w:basedOn w:val="a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7">
    <w:name w:val="Знак Знак1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7">
    <w:name w:val="Содержимое таблицы"/>
    <w:basedOn w:val="a"/>
    <w:qFormat/>
    <w:pPr>
      <w:suppressLineNumbers/>
    </w:pPr>
  </w:style>
  <w:style w:type="paragraph" w:customStyle="1" w:styleId="af8">
    <w:name w:val="Заголовок таблицы"/>
    <w:basedOn w:val="af7"/>
    <w:pPr>
      <w:jc w:val="center"/>
    </w:pPr>
    <w:rPr>
      <w:b/>
      <w:bCs/>
    </w:rPr>
  </w:style>
  <w:style w:type="paragraph" w:customStyle="1" w:styleId="af9">
    <w:name w:val="Содержимое врезки"/>
    <w:basedOn w:val="a"/>
  </w:style>
  <w:style w:type="paragraph" w:styleId="afa">
    <w:name w:val="No Spacing"/>
    <w:uiPriority w:val="1"/>
    <w:qFormat/>
    <w:rsid w:val="005B2800"/>
    <w:rPr>
      <w:sz w:val="24"/>
      <w:szCs w:val="24"/>
    </w:rPr>
  </w:style>
  <w:style w:type="table" w:styleId="afb">
    <w:name w:val="Table Grid"/>
    <w:basedOn w:val="a1"/>
    <w:uiPriority w:val="39"/>
    <w:rsid w:val="005B280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mall">
    <w:name w:val="small"/>
    <w:rsid w:val="006A4D2C"/>
    <w:rPr>
      <w:rFonts w:ascii="Verdana" w:eastAsia="Verdana" w:hAnsi="Verdana"/>
      <w:sz w:val="2"/>
      <w:szCs w:val="2"/>
    </w:rPr>
  </w:style>
  <w:style w:type="character" w:customStyle="1" w:styleId="50">
    <w:name w:val="Заголовок 5 Знак"/>
    <w:link w:val="5"/>
    <w:rsid w:val="006A4D2C"/>
    <w:rPr>
      <w:b/>
      <w:bCs/>
      <w:sz w:val="28"/>
      <w:szCs w:val="24"/>
      <w:lang w:eastAsia="zh-CN"/>
    </w:rPr>
  </w:style>
  <w:style w:type="paragraph" w:customStyle="1" w:styleId="Default">
    <w:name w:val="Default"/>
    <w:qFormat/>
    <w:rsid w:val="006A4D2C"/>
    <w:pPr>
      <w:autoSpaceDE w:val="0"/>
      <w:autoSpaceDN w:val="0"/>
      <w:adjustRightInd w:val="0"/>
    </w:pPr>
    <w:rPr>
      <w:rFonts w:ascii="PT Astra Serif" w:eastAsia="Calibri" w:hAnsi="PT Astra Serif" w:cs="PT Astra Serif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rsid w:val="006A4D2C"/>
    <w:rPr>
      <w:sz w:val="28"/>
      <w:szCs w:val="24"/>
      <w:lang w:eastAsia="zh-CN"/>
    </w:rPr>
  </w:style>
  <w:style w:type="character" w:customStyle="1" w:styleId="20">
    <w:name w:val="Заголовок 2 Знак"/>
    <w:link w:val="2"/>
    <w:rsid w:val="006A4D2C"/>
    <w:rPr>
      <w:sz w:val="36"/>
      <w:szCs w:val="24"/>
      <w:lang w:eastAsia="zh-CN"/>
    </w:rPr>
  </w:style>
  <w:style w:type="character" w:customStyle="1" w:styleId="30">
    <w:name w:val="Заголовок 3 Знак"/>
    <w:link w:val="3"/>
    <w:uiPriority w:val="9"/>
    <w:rsid w:val="006A4D2C"/>
    <w:rPr>
      <w:sz w:val="28"/>
      <w:szCs w:val="24"/>
      <w:lang w:eastAsia="zh-CN"/>
    </w:rPr>
  </w:style>
  <w:style w:type="character" w:customStyle="1" w:styleId="40">
    <w:name w:val="Заголовок 4 Знак"/>
    <w:link w:val="4"/>
    <w:rsid w:val="006A4D2C"/>
    <w:rPr>
      <w:sz w:val="32"/>
      <w:szCs w:val="24"/>
      <w:lang w:eastAsia="zh-CN"/>
    </w:rPr>
  </w:style>
  <w:style w:type="character" w:customStyle="1" w:styleId="60">
    <w:name w:val="Заголовок 6 Знак"/>
    <w:link w:val="6"/>
    <w:rsid w:val="006A4D2C"/>
    <w:rPr>
      <w:sz w:val="28"/>
      <w:szCs w:val="24"/>
      <w:lang w:eastAsia="zh-CN"/>
    </w:rPr>
  </w:style>
  <w:style w:type="character" w:customStyle="1" w:styleId="70">
    <w:name w:val="Заголовок 7 Знак"/>
    <w:link w:val="7"/>
    <w:rsid w:val="006A4D2C"/>
    <w:rPr>
      <w:b/>
      <w:bCs/>
      <w:sz w:val="28"/>
      <w:szCs w:val="24"/>
      <w:lang w:eastAsia="zh-CN"/>
    </w:rPr>
  </w:style>
  <w:style w:type="character" w:customStyle="1" w:styleId="80">
    <w:name w:val="Заголовок 8 Знак"/>
    <w:link w:val="8"/>
    <w:rsid w:val="006A4D2C"/>
    <w:rPr>
      <w:sz w:val="28"/>
      <w:szCs w:val="24"/>
      <w:lang w:eastAsia="zh-CN"/>
    </w:rPr>
  </w:style>
  <w:style w:type="character" w:customStyle="1" w:styleId="90">
    <w:name w:val="Заголовок 9 Знак"/>
    <w:link w:val="9"/>
    <w:rsid w:val="006A4D2C"/>
    <w:rPr>
      <w:b/>
      <w:sz w:val="26"/>
      <w:szCs w:val="24"/>
      <w:lang w:eastAsia="zh-CN"/>
    </w:rPr>
  </w:style>
  <w:style w:type="paragraph" w:customStyle="1" w:styleId="western">
    <w:name w:val="western"/>
    <w:basedOn w:val="a"/>
    <w:rsid w:val="006A4D2C"/>
    <w:pPr>
      <w:suppressAutoHyphens w:val="0"/>
      <w:spacing w:after="142" w:line="276" w:lineRule="auto"/>
    </w:pPr>
    <w:rPr>
      <w:rFonts w:ascii="Calibri" w:eastAsia="Calibri" w:hAnsi="Calibri"/>
      <w:color w:val="000000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&#1043;&#1040;&#1059;%20&#1058;&#1054;%20&#1062;&#1048;&#1058;\&#1040;&#1057;&#1069;&#1044;%20&#1044;&#1077;&#1083;&#1086;_&#1044;&#1061;\&#1064;&#1072;&#1073;&#1083;&#1086;&#1085;&#1099;%20&#1073;&#1083;&#1072;&#1085;&#1082;&#1086;&#1074;\&#1075;&#1088;&#1080;&#1092;%20&#1091;&#1090;&#1074;&#1077;&#1088;&#1078;&#1076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48446-C5FE-437D-9FEF-4F66106BB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гриф утверждения</Template>
  <TotalTime>0</TotalTime>
  <Pages>9</Pages>
  <Words>2903</Words>
  <Characters>16552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2</dc:subject>
  <dc:creator>Ивлева Жанна Викторовна</dc:creator>
  <cp:keywords/>
  <cp:lastModifiedBy>Корпалева Алла Борисовна</cp:lastModifiedBy>
  <cp:revision>2</cp:revision>
  <cp:lastPrinted>1995-11-21T14:41:00Z</cp:lastPrinted>
  <dcterms:created xsi:type="dcterms:W3CDTF">2021-04-06T12:22:00Z</dcterms:created>
  <dcterms:modified xsi:type="dcterms:W3CDTF">2021-04-06T12:22:00Z</dcterms:modified>
</cp:coreProperties>
</file>